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方正大标宋简体" w:hAnsi="方正大标宋简体" w:eastAsia="方正大标宋简体"/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-800735</wp:posOffset>
                </wp:positionH>
                <wp:positionV relativeFrom="page">
                  <wp:posOffset>-53340</wp:posOffset>
                </wp:positionV>
                <wp:extent cx="937895" cy="8895715"/>
                <wp:effectExtent l="0" t="0" r="0" b="0"/>
                <wp:wrapNone/>
                <wp:docPr id="1" name="Text Box 66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937895" cy="8895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ind w:firstLine="2011" w:firstLineChars="958"/>
                              <w:rPr>
                                <w:rFonts w:ascii="宋体" w:hAnsi="宋体" w:eastAsia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Cs w:val="21"/>
                              </w:rPr>
                              <w:t>学校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/>
                                <w:szCs w:val="21"/>
                              </w:rPr>
                              <w:t>班级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/>
                                <w:szCs w:val="21"/>
                              </w:rPr>
                              <w:t>姓名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/>
                                <w:szCs w:val="21"/>
                              </w:rPr>
                              <w:t>考号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</w:rPr>
                              <w:t xml:space="preserve">  </w:t>
                            </w:r>
                          </w:p>
                          <w:p>
                            <w:pPr>
                              <w:rPr>
                                <w:rFonts w:ascii="宋体" w:hAnsi="宋体" w:eastAsia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/>
                                <w:szCs w:val="21"/>
                                <w:u w:val="dotted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 w:ascii="宋体" w:hAnsi="宋体" w:eastAsia="宋体"/>
                                <w:szCs w:val="21"/>
                              </w:rPr>
                              <w:t>装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  <w:u w:val="dotted"/>
                              </w:rPr>
                              <w:t></w:t>
                            </w:r>
                            <w:r>
                              <w:rPr>
                                <w:rFonts w:hint="eastAsia" w:ascii="宋体" w:hAnsi="宋体" w:eastAsia="宋体"/>
                                <w:szCs w:val="21"/>
                              </w:rPr>
                              <w:t>订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  <w:u w:val="dotted"/>
                              </w:rPr>
                              <w:t></w:t>
                            </w:r>
                            <w:r>
                              <w:rPr>
                                <w:rFonts w:hint="eastAsia" w:ascii="宋体" w:hAnsi="宋体" w:eastAsia="宋体"/>
                                <w:szCs w:val="21"/>
                              </w:rPr>
                              <w:t>线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  <w:u w:val="dotted"/>
                              </w:rPr>
                              <w:t>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Text Box 66" o:spid="_x0000_s1026" o:spt="202" alt="学科网(www.zxxk.com)--教育资源门户，提供试卷、教案、课件、论文、素材及各类教学资源下载，还有大量而丰富的教学相关资讯！" type="#_x0000_t202" style="position:absolute;left:0pt;margin-left:-63.05pt;margin-top:-4.2pt;height:700.45pt;width:73.85pt;mso-position-horizontal-relative:margin;mso-position-vertical-relative:page;z-index:251655168;mso-width-relative:page;mso-height-relative:page;" filled="f" stroked="f" coordsize="21600,21600" o:gfxdata="UEsDBAoAAAAAAIdO4kAAAAAAAAAAAAAAAAAEAAAAZHJzL1BLAwQUAAAACACHTuJAXVokaNsAAAAL&#10;AQAADwAAAGRycy9kb3ducmV2LnhtbE2PsU7DMBCGdyTewTokttZOClEJcTqAqMSC2kCHbk5skgj7&#10;HGK3Sd+eY4LtTvfpv+8vNrOz7GzG0HuUkCwFMION1z22Ej7eXxZrYCEq1Mp6NBIuJsCmvL4qVK79&#10;hHtzrmLLKARDriR0MQ4556HpjFNh6QeDdPv0o1OR1rHlelQThTvLUyEy7lSP9KFTg3nqTPNVnZyE&#10;Q/12sfthdRT99Lqbt9+76nnbSnl7k4hHYNHM8Q+GX31Sh5Kcan9CHZiVsEjSLCGWpvUdMCLSJANW&#10;E7l6SO+BlwX/36H8AVBLAwQUAAAACACHTuJAS3cPuF8CAADtAwAADgAAAGRycy9lMm9Eb2MueG1s&#10;rVNLTxRBEL6b+B86fdIDOwuG14ZdohK8EDUBf0DT07MzYaa7090wgycwGFAxLAd8oYkmRrzI+obw&#10;8se4Mzuc+AtWzyIPvRkvPTVdVV99X1X10HAShWiGKR0IXsXdpTJGjFPhBrxexXcmRrsGMNKGcJeE&#10;grMqnmUaD9cuXhiKZYX1CF+ELlMIQLiuxLKKfWNkxXE09VlEdElIxsHpCRURA7+q7riKxIAehU5P&#10;udznxEK5UgnKtIbbkY4T1wp8z2PU3PI8zQwKqxi4meJUxTlpT6c2RCp1RaQf0GMa5B9YRCTgUPQE&#10;aoQYgqZV8BdUFFAltPBMiYrIEZ4XUFZoADXd5T/UjPtEskILNEfLkzbp/wdLb87cVihwYXYYcRLB&#10;iCZYYtA1kaC+Poxcpim0K/3wrr2x2t5fvRTHcelukkxZ/pe7urK15/m9z/m3hWyncfj0fba0dbS3&#10;nK00WgfreXMtfbz1c24eYrI3S2DkzYPW7ndrbO5kTxbBaH99nb1qpCsP08ZC+9MuREKlDlpr+1G+&#10;vw9o+Y9n2csH6duNw8WVfG65tf0xbS63Xyx0gtvr2+n9L5CSbzaP9ubtQGOpK6BrXIIyk4ASK84O&#10;R8sxQac04uK6T3idXdUSFsR6Ics5k9bB0ABg0xJPRfYL00KABWs0e7I6tlcULgev9A8M9mJEwTUA&#10;Vn93bwF6mi2VNjeYiJA1qlhB5YIUmRnTxtYnld8hthgXo0EYFusZ8nMXEGhvCr4dipa5SSaTY+2T&#10;wp0F6fAqoY49e/qB87RUQd0/pxZ2qqh7vP92ac/+FzVOX2nt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1aJGjbAAAACwEAAA8AAAAAAAAAAQAgAAAAIgAAAGRycy9kb3ducmV2LnhtbFBLAQIUABQA&#10;AAAIAIdO4kBLdw+4XwIAAO0DAAAOAAAAAAAAAAEAIAAAACoBAABkcnMvZTJvRG9jLnhtbFBLBQYA&#10;AAAABgAGAFkBAAD7BQAAAAA=&#10;">
                <v:fill on="f" focussize="0,0"/>
                <v:stroke on="f"/>
                <v:imagedata o:title=""/>
                <o:lock v:ext="edit" aspectratio="t"/>
                <v:textbox style="layout-flow:vertical;mso-layout-flow-alt:bottom-to-top;">
                  <w:txbxContent>
                    <w:p>
                      <w:pPr>
                        <w:rPr>
                          <w:rFonts w:ascii="宋体" w:hAnsi="宋体" w:eastAsia="宋体"/>
                          <w:szCs w:val="21"/>
                        </w:rPr>
                      </w:pPr>
                    </w:p>
                    <w:p>
                      <w:pPr>
                        <w:ind w:firstLine="2011" w:firstLineChars="958"/>
                        <w:rPr>
                          <w:rFonts w:ascii="宋体" w:hAnsi="宋体" w:eastAsia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/>
                          <w:szCs w:val="21"/>
                        </w:rPr>
                        <w:t>学校</w:t>
                      </w:r>
                      <w:r>
                        <w:rPr>
                          <w:rFonts w:ascii="宋体" w:hAnsi="宋体" w:eastAsia="宋体"/>
                          <w:szCs w:val="21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ascii="宋体" w:hAnsi="宋体" w:eastAsia="宋体"/>
                          <w:szCs w:val="21"/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/>
                          <w:szCs w:val="21"/>
                        </w:rPr>
                        <w:t>班级</w:t>
                      </w:r>
                      <w:r>
                        <w:rPr>
                          <w:rFonts w:ascii="宋体" w:hAnsi="宋体" w:eastAsia="宋体"/>
                          <w:szCs w:val="21"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ascii="宋体" w:hAnsi="宋体" w:eastAsia="宋体"/>
                          <w:szCs w:val="21"/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/>
                          <w:szCs w:val="21"/>
                        </w:rPr>
                        <w:t>姓名</w:t>
                      </w:r>
                      <w:r>
                        <w:rPr>
                          <w:rFonts w:ascii="宋体" w:hAnsi="宋体" w:eastAsia="宋体"/>
                          <w:szCs w:val="21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ascii="宋体" w:hAnsi="宋体" w:eastAsia="宋体"/>
                          <w:szCs w:val="21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/>
                          <w:szCs w:val="21"/>
                        </w:rPr>
                        <w:t>考号</w:t>
                      </w:r>
                      <w:r>
                        <w:rPr>
                          <w:rFonts w:ascii="宋体" w:hAnsi="宋体" w:eastAsia="宋体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/>
                          <w:szCs w:val="21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ascii="宋体" w:hAnsi="宋体" w:eastAsia="宋体"/>
                          <w:szCs w:val="21"/>
                        </w:rPr>
                        <w:t xml:space="preserve">  </w:t>
                      </w:r>
                    </w:p>
                    <w:p>
                      <w:pPr>
                        <w:rPr>
                          <w:rFonts w:ascii="宋体" w:hAnsi="宋体" w:eastAsia="宋体"/>
                          <w:szCs w:val="21"/>
                        </w:rPr>
                      </w:pPr>
                      <w:r>
                        <w:rPr>
                          <w:rFonts w:ascii="宋体" w:hAnsi="宋体" w:eastAsia="宋体"/>
                          <w:szCs w:val="21"/>
                        </w:rPr>
                        <w:t xml:space="preserve">   </w:t>
                      </w:r>
                      <w:r>
                        <w:rPr>
                          <w:rFonts w:ascii="宋体" w:hAnsi="宋体" w:eastAsia="宋体"/>
                          <w:szCs w:val="21"/>
                          <w:u w:val="dotted"/>
                        </w:rPr>
                        <w:t xml:space="preserve">                            </w:t>
                      </w:r>
                      <w:r>
                        <w:rPr>
                          <w:rFonts w:hint="eastAsia" w:ascii="宋体" w:hAnsi="宋体" w:eastAsia="宋体"/>
                          <w:szCs w:val="21"/>
                        </w:rPr>
                        <w:t>装</w:t>
                      </w:r>
                      <w:r>
                        <w:rPr>
                          <w:rFonts w:hint="eastAsia" w:ascii="宋体" w:hAnsi="宋体" w:eastAsia="宋体" w:cs="宋体"/>
                          <w:szCs w:val="21"/>
                          <w:u w:val="dotted"/>
                        </w:rPr>
                        <w:t></w:t>
                      </w:r>
                      <w:r>
                        <w:rPr>
                          <w:rFonts w:hint="eastAsia" w:ascii="宋体" w:hAnsi="宋体" w:eastAsia="宋体"/>
                          <w:szCs w:val="21"/>
                        </w:rPr>
                        <w:t>订</w:t>
                      </w:r>
                      <w:r>
                        <w:rPr>
                          <w:rFonts w:hint="eastAsia" w:ascii="宋体" w:hAnsi="宋体" w:eastAsia="宋体" w:cs="宋体"/>
                          <w:szCs w:val="21"/>
                          <w:u w:val="dotted"/>
                        </w:rPr>
                        <w:t></w:t>
                      </w:r>
                      <w:r>
                        <w:rPr>
                          <w:rFonts w:hint="eastAsia" w:ascii="宋体" w:hAnsi="宋体" w:eastAsia="宋体"/>
                          <w:szCs w:val="21"/>
                        </w:rPr>
                        <w:t>线</w:t>
                      </w:r>
                      <w:r>
                        <w:rPr>
                          <w:rFonts w:hint="eastAsia" w:ascii="宋体" w:hAnsi="宋体" w:eastAsia="宋体" w:cs="宋体"/>
                          <w:szCs w:val="21"/>
                          <w:u w:val="dotted"/>
                        </w:rPr>
                        <w:t>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大标宋简体" w:hAnsi="方正大标宋简体" w:eastAsia="方正大标宋简体"/>
          <w:b/>
          <w:bCs/>
          <w:sz w:val="36"/>
          <w:szCs w:val="36"/>
        </w:rPr>
        <w:t>宜宾市叙州区</w:t>
      </w:r>
      <w:r>
        <w:rPr>
          <w:rFonts w:ascii="方正大标宋简体" w:hAnsi="方正大标宋简体" w:eastAsia="方正大标宋简体"/>
          <w:b/>
          <w:bCs/>
          <w:sz w:val="36"/>
          <w:szCs w:val="36"/>
        </w:rPr>
        <w:t>2019—2020</w:t>
      </w:r>
      <w:r>
        <w:rPr>
          <w:rFonts w:hint="eastAsia" w:ascii="方正大标宋简体" w:hAnsi="方正大标宋简体" w:eastAsia="方正大标宋简体"/>
          <w:b/>
          <w:bCs/>
          <w:sz w:val="36"/>
          <w:szCs w:val="36"/>
        </w:rPr>
        <w:t>学年上期半期检测</w:t>
      </w:r>
    </w:p>
    <w:p>
      <w:pPr>
        <w:spacing w:afterLines="100" w:line="360" w:lineRule="auto"/>
        <w:jc w:val="center"/>
        <w:rPr>
          <w:rFonts w:ascii="华文中宋" w:hAnsi="华文中宋" w:eastAsia="华文中宋"/>
          <w:b/>
          <w:bCs/>
          <w:sz w:val="48"/>
          <w:szCs w:val="48"/>
        </w:rPr>
      </w:pPr>
      <w:r>
        <w:rPr>
          <w:rFonts w:hint="eastAsia" w:ascii="方正大标宋简体" w:hAnsi="方正大标宋简体" w:eastAsia="方正大标宋简体"/>
          <w:b/>
          <w:bCs/>
          <w:sz w:val="44"/>
          <w:szCs w:val="44"/>
        </w:rPr>
        <w:t>二年级语文试题</w:t>
      </w:r>
    </w:p>
    <w:tbl>
      <w:tblPr>
        <w:tblStyle w:val="5"/>
        <w:tblpPr w:leftFromText="180" w:rightFromText="180" w:vertAnchor="text" w:horzAnchor="page" w:tblpX="1376" w:tblpY="154"/>
        <w:tblOverlap w:val="never"/>
        <w:tblW w:w="89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205"/>
        <w:gridCol w:w="1205"/>
        <w:gridCol w:w="1205"/>
        <w:gridCol w:w="993"/>
        <w:gridCol w:w="931"/>
        <w:gridCol w:w="1124"/>
        <w:gridCol w:w="1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04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题号</w:t>
            </w:r>
          </w:p>
        </w:tc>
        <w:tc>
          <w:tcPr>
            <w:tcW w:w="1205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一</w:t>
            </w:r>
          </w:p>
        </w:tc>
        <w:tc>
          <w:tcPr>
            <w:tcW w:w="1205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二</w:t>
            </w:r>
          </w:p>
        </w:tc>
        <w:tc>
          <w:tcPr>
            <w:tcW w:w="1205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三</w:t>
            </w:r>
          </w:p>
        </w:tc>
        <w:tc>
          <w:tcPr>
            <w:tcW w:w="1924" w:type="dxa"/>
            <w:gridSpan w:val="2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四</w:t>
            </w:r>
          </w:p>
        </w:tc>
        <w:tc>
          <w:tcPr>
            <w:tcW w:w="1124" w:type="dxa"/>
            <w:vAlign w:val="center"/>
          </w:tcPr>
          <w:p>
            <w:pPr>
              <w:spacing w:beforeLines="20" w:afterLines="20" w:line="360" w:lineRule="auto"/>
              <w:ind w:left="1" w:leftChars="-51" w:right="-107" w:rightChars="-51" w:hanging="108" w:hangingChars="45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卷面</w:t>
            </w:r>
            <w:r>
              <w:rPr>
                <w:rFonts w:ascii="宋体" w:hAnsi="宋体" w:eastAsia="宋体"/>
                <w:sz w:val="24"/>
              </w:rPr>
              <w:t>2</w:t>
            </w:r>
            <w:r>
              <w:rPr>
                <w:rFonts w:hint="eastAsia" w:ascii="宋体" w:hAnsi="宋体" w:eastAsia="宋体"/>
                <w:sz w:val="24"/>
              </w:rPr>
              <w:t>分</w:t>
            </w:r>
          </w:p>
        </w:tc>
        <w:tc>
          <w:tcPr>
            <w:tcW w:w="1124" w:type="dxa"/>
            <w:vAlign w:val="center"/>
          </w:tcPr>
          <w:p>
            <w:pPr>
              <w:spacing w:beforeLines="20" w:afterLines="20" w:line="360" w:lineRule="auto"/>
              <w:ind w:left="1" w:leftChars="-51" w:right="-107" w:rightChars="-51" w:hanging="108" w:hangingChars="45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204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得分</w:t>
            </w:r>
          </w:p>
        </w:tc>
        <w:tc>
          <w:tcPr>
            <w:tcW w:w="1205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 w:val="24"/>
                <w:u w:val="single"/>
              </w:rPr>
            </w:pPr>
          </w:p>
        </w:tc>
        <w:tc>
          <w:tcPr>
            <w:tcW w:w="931" w:type="dxa"/>
          </w:tcPr>
          <w:p>
            <w:pPr>
              <w:spacing w:line="360" w:lineRule="auto"/>
            </w:pPr>
          </w:p>
        </w:tc>
        <w:tc>
          <w:tcPr>
            <w:tcW w:w="1124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24" w:type="dxa"/>
            <w:vAlign w:val="center"/>
          </w:tcPr>
          <w:p>
            <w:pPr>
              <w:spacing w:beforeLines="20" w:afterLines="2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spacing w:line="360" w:lineRule="auto"/>
        <w:outlineLvl w:val="0"/>
        <w:rPr>
          <w:rFonts w:ascii="方正宋三_GBK"/>
          <w:b/>
          <w:sz w:val="24"/>
        </w:rPr>
      </w:pPr>
    </w:p>
    <w:p>
      <w:pPr>
        <w:spacing w:line="360" w:lineRule="auto"/>
        <w:ind w:firstLine="241" w:firstLineChars="100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一、听写测试。（</w:t>
      </w:r>
      <w:r>
        <w:rPr>
          <w:rFonts w:ascii="宋体" w:hAnsi="宋体" w:eastAsia="宋体"/>
          <w:b/>
          <w:sz w:val="24"/>
        </w:rPr>
        <w:t>10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ind w:firstLine="241" w:firstLineChars="100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1</w:t>
      </w:r>
      <w:r>
        <w:rPr>
          <w:rFonts w:hint="eastAsia" w:ascii="宋体" w:hAnsi="宋体" w:eastAsia="宋体" w:cs="????"/>
          <w:b/>
          <w:sz w:val="24"/>
        </w:rPr>
        <w:t>．我会听，我会写。</w:t>
      </w:r>
      <w:r>
        <w:rPr>
          <w:rFonts w:hint="eastAsia" w:ascii="宋体" w:hAnsi="宋体" w:eastAsia="宋体"/>
          <w:b/>
          <w:sz w:val="24"/>
        </w:rPr>
        <w:t>（</w:t>
      </w:r>
      <w:r>
        <w:rPr>
          <w:rFonts w:ascii="宋体" w:hAnsi="宋体" w:eastAsia="宋体"/>
          <w:b/>
          <w:sz w:val="24"/>
        </w:rPr>
        <w:t>10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ind w:firstLine="210" w:firstLineChars="100"/>
        <w:rPr>
          <w:rFonts w:ascii="宋体" w:hAnsi="宋体" w:eastAsia="宋体"/>
          <w:b/>
          <w:sz w:val="24"/>
        </w:rPr>
      </w:pPr>
      <w: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245110</wp:posOffset>
                </wp:positionH>
                <wp:positionV relativeFrom="paragraph">
                  <wp:posOffset>67945</wp:posOffset>
                </wp:positionV>
                <wp:extent cx="5311140" cy="445770"/>
                <wp:effectExtent l="4445" t="4445" r="18415" b="6985"/>
                <wp:wrapNone/>
                <wp:docPr id="47" name="组合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1140" cy="445770"/>
                          <a:chOff x="1520" y="4552"/>
                          <a:chExt cx="8364" cy="702"/>
                        </a:xfrm>
                      </wpg:grpSpPr>
                      <wpg:grpSp>
                        <wpg:cNvPr id="10" name="组合 5"/>
                        <wpg:cNvGrpSpPr/>
                        <wpg:grpSpPr>
                          <a:xfrm>
                            <a:off x="1520" y="4552"/>
                            <a:ext cx="1418" cy="702"/>
                            <a:chOff x="6795" y="4268"/>
                            <a:chExt cx="1810" cy="702"/>
                          </a:xfrm>
                        </wpg:grpSpPr>
                        <wpg:grpSp>
                          <wpg:cNvPr id="5" name="组合 477"/>
                          <wpg:cNvGrpSpPr/>
                          <wpg:grpSpPr>
                            <a:xfrm>
                              <a:off x="6795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2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" name="组合 481"/>
                          <wpg:cNvGrpSpPr/>
                          <wpg:grpSpPr>
                            <a:xfrm>
                              <a:off x="7702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6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9" name="组合 14"/>
                        <wpg:cNvGrpSpPr/>
                        <wpg:grpSpPr>
                          <a:xfrm>
                            <a:off x="3257" y="4552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14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11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8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15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28" name="组合 23"/>
                        <wpg:cNvGrpSpPr/>
                        <wpg:grpSpPr>
                          <a:xfrm>
                            <a:off x="4994" y="4552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23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20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2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27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24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5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6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7" name="组合 32"/>
                        <wpg:cNvGrpSpPr/>
                        <wpg:grpSpPr>
                          <a:xfrm>
                            <a:off x="6731" y="4552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32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29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0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1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6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33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4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5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46" name="组合 41"/>
                        <wpg:cNvGrpSpPr/>
                        <wpg:grpSpPr>
                          <a:xfrm>
                            <a:off x="8468" y="4552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41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38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9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0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45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42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3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4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alt="学科网(www.zxxk.com)--教育资源门户，提供试卷、教案、课件、论文、素材及各类教学资源下载，还有大量而丰富的教学相关资讯！" style="position:absolute;left:0pt;margin-left:19.3pt;margin-top:5.35pt;height:35.1pt;width:418.2pt;z-index:251656192;mso-width-relative:page;mso-height-relative:page;" coordorigin="1520,4552" coordsize="8364,702" o:gfxdata="UEsDBAoAAAAAAIdO4kAAAAAAAAAAAAAAAAAEAAAAZHJzL1BLAwQUAAAACACHTuJAL+ax8dkAAAAI&#10;AQAADwAAAGRycy9kb3ducmV2LnhtbE2PQW/CMAyF75P2HyJP2m0kHQJKaYomtO2EJg0mTbuZxrQV&#10;TVI1oYV/P+80brbf0/P38vXFtmKgPjTeaUgmCgS50pvGVRq+9m9PKYgQ0RlsvSMNVwqwLu7vcsyM&#10;H90nDbtYCQ5xIUMNdYxdJmUoa7IYJr4jx9rR9xYjr30lTY8jh9tWPis1lxYbxx9q7GhTU3nana2G&#10;9xHHl2nyOmxPx831Zz/7+N4mpPXjQ6JWICJd4r8Z/vAZHQpmOvizM0G0GqbpnJ18VwsQrKeLGXc7&#10;8KCWIItc3hYofgFQSwMEFAAAAAgAh07iQPGcGrE2BgAAmlQAAA4AAABkcnMvZTJvRG9jLnhtbO1c&#10;y27bRhTdF+g/EFy1C1siRT1IWM6ijr0p2gBpP2BMUhJRvkDSltxVUriI27qws0hfbtEHiqZdNO4j&#10;bQw7Tj6m1iOr/ELvDB9DibJiK7CsWKOFNBSHw5k7Z+65PDOchWsty+TWdc83HLvKC/N5ntNt1dEM&#10;u17l339vea7Cc36AbA2Zjq1X+Q3d568tvv7aQtNVdNFpOKamexwUYvtK063yjSBwlVzOVxu6hfx5&#10;x9VtOFlzPAsFcOjVc5qHmlC6ZebEfL6Uazqe5nqOqvs+/LsUnuQXSfm1mq4G79Zqvh5wZpWHugXk&#10;2yPfq/g7t7iAlLqH3IahRtVAY9TCQoYNN02KWkIB4tY8I1OUZaie4zu1YF51rJxTqxmqTtoArRHy&#10;A61Z8Zw1l7SlrjTrbmImMO2AncYuVn1n/YbHGVqVl8o8ZyML+qh7tNne3eIkntN0XwVjtX//pXv/&#10;bvf47hvNZnP+w1brA1z7N+fmOve+7n30V++fzc7h7rMvf+1sPXr+eLuzs3vyZK+3f6/9+aP/bt2G&#10;PJ0ftyDR239ycvQvTjw47HxxBxLdhz90vttt73za3t3s/nkEOeFOYWknB5/1jo+htN7TrzrfftL+&#10;+f6zOzu9W9snB3+097e732yGmbt7B+2P/4ZLeg/2nz++jbuz6dYVaNWK5950b3jRH/XwCPdQq+ZZ&#10;+Bdsz7UIEDYSIOitgFPhz2JBEAQJ8KLCOUkqlssRUtQGwAlfJhRFOI3PFotiiCK1cT26vFIogfHw&#10;teU8OZmLb5vDtUsqkxxcbM8KUNO+ni2OYachDY6tJUgCjPJUc5GS2KlUlouhncRSZdBOQgVXLXXh&#10;5doJKtpnJqlcHsNQQ1ocG0rO98MiZSdRKIV4koVSBk9CJR/ZSShCNsD0qYYCL+pTR+G/nKO42UCu&#10;TvyPj4dU5CjExEzf/9Y+/omTyqRjmy7JlAw6X/Fh/A0ZcUOaGhtoREOR4np+sKI7FocTVd4D305c&#10;Llp/2w9Cm8RZ8F19xzS0ZcM0yYFXX33L9Lh1BDywTD6RGfuymTbXrPJyUQQoqAjoqGaiAJKWCw7S&#10;t+vkfn1X+OmC8+QzrGBcsSXkN8IKkBJwNqRYRqB7JNXQkXbd1rhgwwUfbANb8rgylq7xnKkDueIU&#10;yRkgwzxLTgCJaQNWcM+EfYFTq462AT255npGvQF2FEh98RlADnafE4BQIYHQ3sPu4VOAkIxrge8N&#10;OHsxhAr5zGhJIBQ6lMxAyeDHNMDCuAtOwU+IBUHOF/HYu0AwbPhLThD27CxhAFxh5G0jDFSIZzsz&#10;BqgbkSWCYaQkGKD+koA7Zl+GgbP7ARqphCEVCVouNk6RE0REAWiF9Os5AzqI1YChcGSWRBwxLuQ8&#10;OJ5UuPFq8m8pMVPEvxUSMIwxcJJQIzYQ49/Z4F/6qBf73gLjXwgFZol/4ZFtgH+lc2GA8e+FxuFp&#10;/k2nJ6UZDJKxEKHjXOJKQSyCq+lTSRKqkQQgsuFkDDwtDFA4FVeAo6DM1IWnPgtHSsvFBi1gl3gc&#10;RVHLWKrBkCbHlroaqoEAPRr5GyYbKEw2GK18D1eeBCo9Md3An1HdQMiIR0w4mCYB8TKCFRrLvoxy&#10;IMuFwbkKysFXQTkQ6AwHkw4YB79g9vkUDqbyE9MOZpaDswISEw/wXNKUCEhpDk6nJyQeiIN8LEby&#10;4rnEA0mW4dn6SosHYJf4oZiJB2QB13DSwWttmHgwdDEDW3OQWTZ3CoaoAMXEg1kNXMSMgsTEgxkX&#10;D0QayzLxYBQH04kOJh4w8WAs8QCvqxyYdGYLD6bouXEiiz/FrILExIMpAkFaMEinJyQeFAb5uBAt&#10;bzuXeFAqx0sIkvczYi0fXle4EisPwC6xM2XiwajAhS5lYSsPWOAyVuBSoAIUEw9mVTzAjDIQvbJX&#10;FqY0cJlUsEJjWSYejODgAp3oYOIB4+DxOJgKUGzlwcxycFZBYuLBlHLwJYgHUoaPx3mFsCLBXgVX&#10;e+UBvDIbx7JMPBgVuNClLEw8YIHLeIELFaCYeDCrgQveTYiJB/EGKNP37splBCs0lmXiwQgOluhE&#10;BxMPGAePxcESFaCYeDCzHJxVkJh48AqIB4SbYQNMsu9dtFkn3mEzfUz2OaNbii7+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gIAABbQ29udGVu&#10;dF9UeXBlc10ueG1sUEsBAhQACgAAAAAAh07iQAAAAAAAAAAAAAAAAAYAAAAAAAAAAAAQAAAAigcA&#10;AF9yZWxzL1BLAQIUABQAAAAIAIdO4kCKFGY80QAAAJQBAAALAAAAAAAAAAEAIAAAAK4HAABfcmVs&#10;cy8ucmVsc1BLAQIUAAoAAAAAAIdO4kAAAAAAAAAAAAAAAAAEAAAAAAAAAAAAEAAAAAAAAABkcnMv&#10;UEsBAhQAFAAAAAgAh07iQC/msfHZAAAACAEAAA8AAAAAAAAAAQAgAAAAIgAAAGRycy9kb3ducmV2&#10;LnhtbFBLAQIUABQAAAAIAIdO4kDxnBqxNgYAAJpUAAAOAAAAAAAAAAEAIAAAACgBAABkcnMvZTJv&#10;RG9jLnhtbFBLBQYAAAAABgAGAFkBAADQCQAAAAA=&#10;">
                <o:lock v:ext="edit" aspectratio="f"/>
                <v:group id="组合 5" o:spid="_x0000_s1026" o:spt="203" style="position:absolute;left:1520;top:4552;height:702;width:1418;" coordorigin="6795,4268" coordsize="1810,702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477" o:spid="_x0000_s1026" o:spt="203" style="position:absolute;left:6795;top:4268;height:702;width:904;" coordorigin="2160,9162" coordsize="1800,156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39+MX7oAAADa&#10;AAAADwAAAGRycy9kb3ducmV2LnhtbEWPzYrCQBCE74LvMPSCN52ouCzR0cOCICj4s3mANtObZM30&#10;hPRo9O0dQdhjUVVfUYvV3dXqRq1Ung2MRwko4tzbigsD2c96+AVKArLF2jMZeJDAatnvLTC1vuMj&#10;3U6hUBHCkqKBMoQm1VrykhzKyDfE0fv1rcMQZVto22IX4a7WkyT51A4rjgslNvRdUn45XZ2BQuxl&#10;f2CePbZnyo67P+n0VYwZfIyTOahA9/Affrc31sAUXlfiDd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34xfugAAANo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UDYUK7oAAADa&#10;AAAADwAAAGRycy9kb3ducmV2LnhtbEWPzYrCQBCE74LvMPSCN50ouizR0cOCICj4s3mANtObZM30&#10;hPRo9O0dQdhjUVVfUYvV3dXqRq1Ung2MRwko4tzbigsD2c96+AVKArLF2jMZeJDAatnvLTC1vuMj&#10;3U6hUBHCkqKBMoQm1VrykhzKyDfE0fv1rcMQZVto22IX4a7WkyT51A4rjgslNvRdUn45XZ2BQuxl&#10;f2CePbZnyo67P+n0VYwZfIyTOahA9/Affrc31sAUXlfiDd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NhQrugAAANo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7702;top:4268;height:702;width:903;" coordorigin="2160,9162" coordsize="1800,156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oOSKXLoAAADa&#10;AAAADwAAAGRycy9kb3ducmV2LnhtbEWPzYrCQBCE74LvMPSCN50o6C7R0cOCICj4s3mANtObZM30&#10;hPRo9O0dQdhjUVVfUYvV3dXqRq1Ung2MRwko4tzbigsD2c96+AVKArLF2jMZeJDAatnvLTC1vuMj&#10;3U6hUBHCkqKBMoQm1VrykhzKyDfE0fv1rcMQZVto22IX4a7WkySZaYcVx4USG/ouKb+crs5AIfay&#10;PzBPH9szZcfdn3T6KsYMPsbJHFSge/gPv9sba+ATXlfiDd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5IpcugAAANo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0XseLrUAAADa&#10;AAAADwAAAGRycy9kb3ducmV2LnhtbEVPy6rCMBDdC/5DGMGdpgrKpRpdCIKg4OP6AWMzttVmUjrR&#10;6t+bheDycN7z5ctV6kmNlJ4NjIYJKOLM25JzA+f/9eAPlARki5VnMvAmgeWi25ljan3LR3qeQq5i&#10;CEuKBooQ6lRryQpyKENfE0fu6huHIcIm17bBNoa7So+TZKodlhwbCqxpVVB2Pz2cgVzsfX9gnry3&#10;Fzofdzdp9UOM6fdGyQxUoFf4ib/ujTUQt8Yr8Qbox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0XseLrUAAADaAAAADwAA&#10;AAAAAAABACAAAAAiAAAAZHJzL2Rvd25yZXYueG1sUEsBAhQAFAAAAAgAh07iQDMvBZ47AAAAOQAA&#10;ABAAAAAAAAAAAQAgAAAABAEAAGRycy9zaGFwZXhtbC54bWxQSwUGAAAAAAYABgBbAQAArgMAAAAA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14" o:spid="_x0000_s1026" o:spt="203" style="position:absolute;left:3257;top:4552;height:702;width:1416;" coordorigin="9031,4268" coordsize="1807,70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/fBvGLkAAADb&#10;AAAADwAAAGRycy9kb3ducmV2LnhtbEVPzWrCQBC+C77DMkJvulGolOjqoVAQLLRJfYAxO01Ss7Mh&#10;s5rk7buC4G0+vt/Z7gfXqBt1Uns2sFwkoIgLb2suDZx+PuZvoCQgW2w8k4GRBPa76WSLqfU9Z3TL&#10;Q6liCEuKBqoQ2lRrKSpyKAvfEkfu13cOQ4RdqW2HfQx3jV4lyVo7rDk2VNjSe0XFJb86A6XYy9c3&#10;8+t4PNMp+/yTXl/FmJfZMtmACjSEp/jhPtg4fwX3X+IBev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3wbxi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krzKg7kAAADb&#10;AAAADwAAAGRycy9kb3ducmV2LnhtbEVP24rCMBB9F/yHMAu+aarislSjDwuCoOBl+wFjM9t2bSal&#10;E63+vRGEfZvDuc5idXe1ulErlWcD41ECijj3tuLCQPazHn6BkoBssfZMBh4ksFr2ewtMre/4SLdT&#10;KFQMYUnRQBlCk2oteUkOZeQb4sj9+tZhiLAttG2xi+Gu1pMk+dQOK44NJTb0XVJ+OV2dgULsZX9g&#10;nj22Z8qOuz/p9FWMGXyMkzmoQPfwL367NzbOn8Lrl3iAXj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K8yoO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gstpG7kAAADb&#10;AAAADwAAAGRycy9kb3ducmV2LnhtbEVPzWrCQBC+C77DMoI33VhoKNHVQ6EgWGiT+gBjdpqkZmdD&#10;ZjXx7d2C4G0+vt/Z7EbXqiv10ng2sFomoIhLbxuuDBx/PhZvoCQgW2w9k4EbCey208kGM+sHzula&#10;hErFEJYMDdQhdJnWUtbkUJa+I47cr+8dhgj7StsehxjuWv2SJKl22HBsqLGj95rKc3FxBiqx569v&#10;5tfb4UTH/PNPBn0RY+azVbIGFWgMT/HDvbdxfgr/v8QD9PYO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LaRu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7YfMgLkAAADb&#10;AAAADwAAAGRycy9kb3ducmV2LnhtbEVP24rCMBB9F/yHMAu+aaqgu1SjDwuCoOBl+wFjM9t2bSal&#10;E63+vRGEfZvDuc5idXe1ulErlWcD41ECijj3tuLCQPazHn6BkoBssfZMBh4ksFr2ewtMre/4SLdT&#10;KFQMYUnRQBlCk2oteUkOZeQb4sj9+tZhiLAttG2xi+Gu1pMkmWmHFceGEhv6Lim/nK7OQCH2sj8w&#10;Tx/bM2XH3Z90+irGDD7GyRxUoHv4F7/dGxvnf8Lrl3iAXj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2HzI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23" o:spid="_x0000_s1026" o:spt="203" style="position:absolute;left:4994;top:4552;height:702;width:1416;" coordorigin="9031,4268" coordsize="1807,702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w0470roAAADb&#10;AAAADwAAAGRycy9kb3ducmV2LnhtbEWPwYrCQBBE74L/MLSwN51EWJHo6EEQFnZhV80HtJk2iWZ6&#10;Qno0+vc7guCxqKpX1HJ9d426USe1ZwPpJAFFXHhbc2kgP2zHc1ASkC02nsnAgwTWq+FgiZn1Pe/o&#10;tg+lihCWDA1UIbSZ1lJU5FAmviWO3sl3DkOUXalth32Eu0ZPk2SmHdYcFypsaVNRcdlfnYFS7OX3&#10;j/nz8X2kfPdzll5fxZiPUZosQAW6h3f41f6yBqYpPL/EH6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TjvS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M5ylpbwAAADb&#10;AAAADwAAAGRycy9kb3ducmV2LnhtbEWPwWrDMBBE74X+g9hCb41sQ0Nwo+QQCBRaaO34A7bW1nZt&#10;rYxXiZO/rwKBHIeZecOst2c3qBNN0nk2kC4SUMS1tx03BqrD/mUFSgKyxcEzGbiQwHbz+LDG3PqZ&#10;CzqVoVERwpKjgTaEMdda6pYcysKPxNH79ZPDEOXUaDvhHOFu0FmSLLXDjuNCiyPtWqr78ugMNGL7&#10;r2/m18vHD1XF55/M+ijGPD+lyRuoQOdwD9/a79ZAlsH1S/wBev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cpaW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vHU90boAAADb&#10;AAAADwAAAGRycy9kb3ducmV2LnhtbEWPzYrCQBCE74LvMLTgTScKikRHD4Ig7ILrzwO0mTaJZnpC&#10;ejT69juC4LGoqq+oxerpKvWgRkrPBkbDBBRx5m3JuYHTcTOYgZKAbLHyTAZeJLBadjsLTK1veU+P&#10;Q8hVhLCkaKAIoU61lqwghzL0NXH0Lr5xGKJscm0bbCPcVXqcJFPtsOS4UGBN64Ky2+HuDORib7s/&#10;5snr50yn/e9VWn0XY/q9UTIHFegZvuFPe2sNjCfw/hJ/gF7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dT3R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TKejprkAAADb&#10;AAAADwAAAGRycy9kb3ducmV2LnhtbEWPzYrCQBCE74LvMLSwN50oKBIdPQiCsAv+PkCbaZNopiek&#10;R6NvvyMIHouq+oqaL5+uUg9qpPRsYDhIQBFn3pacGzgd1/0pKAnIFivPZOBFAstFtzPH1PqW9/Q4&#10;hFxFCEuKBooQ6lRryQpyKANfE0fv4huHIcom17bBNsJdpUdJMtEOS44LBda0Kii7He7OQC72tt0x&#10;j1+/Zzrt/67S6rsY89MbJjNQgZ7hG/60N9bAaALvL/EH6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no6a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32" o:spid="_x0000_s1026" o:spt="203" style="position:absolute;left:6731;top:4552;height:702;width:1416;" coordorigin="9031,4268" coordsize="1807,702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KdsIlLkAAADb&#10;AAAADwAAAGRycy9kb3ducmV2LnhtbEVPzWrCQBC+C77DMkJvZmNLi0RXD0Kh0EKN5gHG7JhEs7Mh&#10;sxrz9u6h0OPH97/ePlyr7tRL49nAIklBEZfeNlwZKI6f8yUoCcgWW89kYCSB7WY6WWNm/cA53Q+h&#10;UjGEJUMDdQhdprWUNTmUxHfEkTv73mGIsK+07XGI4a7Vr2n6oR02HBtq7GhXU3k93JyBSuz1d8/8&#10;Pn6fqMh/LjLomxjzMlukK1CBHuFf/Of+sgbe4vr4Jf4Av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nbCJS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RpetD7wAAADb&#10;AAAADwAAAGRycy9kb3ducmV2LnhtbEWPUWvCQBCE34X+h2MLfdNLLEpJPX0oFIQWalJ/wDa3JtHc&#10;XsieJvn3vULBx2FmvmE2u9G16ka9NJ4NpIsEFHHpbcOVgeP3+/wFlARki61nMjCRwG77MNtgZv3A&#10;Od2KUKkIYcnQQB1Cl2ktZU0OZeE74uidfO8wRNlX2vY4RLhr9TJJ1tphw3Ghxo7eaiovxdUZqMRe&#10;vg7Mq+njh47551kGfRVjnh7T5BVUoDHcw//tvTXwnMLfl/gD9P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XrQ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VuAOl70AAADb&#10;AAAADwAAAGRycy9kb3ducmV2LnhtbEWPzWrDMBCE74W8g9hAbo3s/oTgRPahUCg00ObnATbWxnZs&#10;rYxXiZO3rwqFHoeZ+YZZFzfXqSsN0ng2kM4TUMSltw1XBg7798clKAnIFjvPZOBOAkU+eVhjZv3I&#10;W7ruQqUihCVDA3UIfaa1lDU5lLnviaN38oPDEOVQaTvgGOGu009JstAOG44LNfb0VlPZ7i7OQCW2&#10;/fpmfr1/Humw3Zxl1BcxZjZNkxWoQLfwH/5rf1gDzy/w+yX+AJ3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4A6X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OayrDLwAAADb&#10;AAAADwAAAGRycy9kb3ducmV2LnhtbEWPzWrDMBCE74W8g9hAb7WcloTiWMkhUCi00Pw9wNba2E6s&#10;lfHKsfP2UaGQ4zAz3zD5enSNulIntWcDsyQFRVx4W3Np4Hj4eHkHJQHZYuOZDNxIYL2aPOWYWT/w&#10;jq77UKoIYcnQQBVCm2ktRUUOJfEtcfROvnMYouxKbTscItw1+jVNF9phzXGhwpY2FRWXfe8MlGIv&#10;P1vm+e3rl46777MMuhdjnqezdAkq0Bge4f/2pzXwNoe/L/EH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sqwy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41" o:spid="_x0000_s1026" o:spt="203" style="position:absolute;left:8468;top:4552;height:702;width:1416;" coordorigin="9031,4268" coordsize="1807,702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uOGhCb0AAADb&#10;AAAADwAAAGRycy9kb3ducmV2LnhtbEWPzWrDMBCE74W8g9hAbo3slpbEiexDoVBooM3PA2ysje3Y&#10;WhmvEidvXxUKPQ4z8w2zLm6uU1capPFsIJ0noIhLbxuuDBz2748LUBKQLXaeycCdBIp88rDGzPqR&#10;t3TdhUpFCEuGBuoQ+kxrKWtyKHPfE0fv5AeHIcqh0nbAMcJdp5+S5FU7bDgu1NjTW01lu7s4A5XY&#10;9uub+eX+eaTDdnOWUV/EmNk0TVagAt3Cf/iv/WENPC/h90v8ATr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4aEJ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cd176bkAAADb&#10;AAAADwAAAGRycy9kb3ducmV2LnhtbEVPzWrCQBC+C77DMkJvZmNpi0RXD0Kh0EKN5gHG7JhEs7Mh&#10;sxrz9u6h0OPH97/ePlyr7tRL49nAIklBEZfeNlwZKI6f8yUoCcgWW89kYCSB7WY6WWNm/cA53Q+h&#10;UjGEJUMDdQhdprWUNTmUxHfEkTv73mGIsK+07XGI4a7Vr2n6oR02HBtq7GhXU3k93JyBSuz1d8/8&#10;Pn6fqMh/LjLomxjzMlukK1CBHuFf/Of+sgbe4vr4Jf4Av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Hde+m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CbEKYL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sQpg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gQ/lnr0AAADb&#10;AAAADwAAAGRycy9kb3ducmV2LnhtbEWPzWrDMBCE74W8g9hAbo3s/oTgRPahUCg00ObnATbWxnZs&#10;rYxXiZO3rwqFHoeZ+YZZFzfXqSsN0ng2kM4TUMSltw1XBg7798clKAnIFjvPZOBOAkU+eVhjZv3I&#10;W7ruQqUihCVDA3UIfaa1lDU5lLnviaN38oPDEOVQaTvgGOGu009JstAOG44LNfb0VlPZ7i7OQCW2&#10;/fpmfr1/Humw3Zxl1BcxZjZNkxWoQLfwH/5rf1gDL8/w+yX+AJ3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D+We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DuZ96roAAADb&#10;AAAADwAAAGRycy9kb3ducmV2LnhtbEWPzYrCQBCE7wu+w9CCt3XioiLR0YMgCCv4+wBtpk2imZ6Q&#10;Ho2+vbOw4LGoqq+o2eLpKvWgRkrPBgb9BBRx5m3JuYHTcfU9ASUB2WLlmQy8SGAx73zNMLW+5T09&#10;DiFXEcKSooEihDrVWrKCHErf18TRu/jGYYiyybVtsI1wV+mfJBlrhyXHhQJrWhaU3Q53ZyAXe9vu&#10;mEev3zOd9purtPouxvS6g2QKKtAzfML/7bU1MBzC35f4A/T8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5n3q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>
      <w:pPr>
        <w:spacing w:line="360" w:lineRule="auto"/>
        <w:ind w:firstLine="241" w:firstLineChars="100"/>
        <w:rPr>
          <w:rFonts w:ascii="宋体" w:hAnsi="宋体" w:eastAsia="宋体"/>
          <w:b/>
          <w:sz w:val="24"/>
        </w:rPr>
      </w:pPr>
    </w:p>
    <w:p>
      <w:pPr>
        <w:spacing w:line="360" w:lineRule="auto"/>
        <w:outlineLvl w:val="0"/>
        <w:rPr>
          <w:rFonts w:ascii="方正宋三_GBK"/>
          <w:b/>
          <w:sz w:val="24"/>
        </w:rPr>
      </w:pPr>
    </w:p>
    <w:p>
      <w:pPr>
        <w:spacing w:line="360" w:lineRule="auto"/>
        <w:ind w:firstLine="241" w:firstLineChars="100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二、日积月累。（</w:t>
      </w:r>
      <w:r>
        <w:rPr>
          <w:rFonts w:ascii="宋体" w:hAnsi="宋体" w:eastAsia="宋体"/>
          <w:b/>
          <w:sz w:val="24"/>
        </w:rPr>
        <w:t>63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ind w:firstLine="241" w:firstLineChars="100"/>
        <w:rPr>
          <w:rFonts w:ascii="宋体" w:hAnsi="宋体" w:eastAsia="宋体" w:cs="????"/>
          <w:b/>
          <w:sz w:val="24"/>
        </w:rPr>
      </w:pPr>
      <w:r>
        <w:rPr>
          <w:rFonts w:ascii="宋体" w:hAnsi="宋体" w:eastAsia="宋体"/>
          <w:b/>
          <w:sz w:val="24"/>
        </w:rPr>
        <w:t>2</w:t>
      </w:r>
      <w:r>
        <w:rPr>
          <w:rFonts w:hint="eastAsia" w:ascii="宋体" w:hAnsi="宋体" w:eastAsia="宋体" w:cs="????"/>
          <w:b/>
          <w:sz w:val="24"/>
        </w:rPr>
        <w:t>．我会拼，我会写。</w:t>
      </w:r>
      <w:r>
        <w:rPr>
          <w:rFonts w:hint="eastAsia" w:ascii="宋体" w:hAnsi="宋体" w:eastAsia="宋体"/>
          <w:b/>
          <w:sz w:val="24"/>
        </w:rPr>
        <w:t>（</w:t>
      </w:r>
      <w:r>
        <w:rPr>
          <w:rFonts w:ascii="宋体" w:hAnsi="宋体" w:eastAsia="宋体"/>
          <w:b/>
          <w:sz w:val="24"/>
        </w:rPr>
        <w:t>10</w:t>
      </w:r>
      <w:r>
        <w:rPr>
          <w:rFonts w:hint="eastAsia" w:ascii="宋体" w:hAnsi="宋体" w:eastAsia="宋体"/>
          <w:b/>
          <w:sz w:val="24"/>
        </w:rPr>
        <w:t>分）</w:t>
      </w:r>
      <w:r>
        <w:rPr>
          <w:rFonts w:ascii="宋体" w:hAnsi="宋体" w:eastAsia="宋体"/>
          <w:b/>
          <w:sz w:val="24"/>
        </w:rPr>
        <w:t xml:space="preserve">  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ascii="????" w:hAnsi="????" w:eastAsia="宋体" w:cs="????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t>p</w:t>
      </w:r>
      <w:r>
        <w:rPr>
          <w:rFonts w:hint="eastAsia" w:ascii="宋体" w:hAnsi="宋体" w:eastAsia="宋体" w:cs="宋体"/>
          <w:sz w:val="24"/>
        </w:rPr>
        <w:t>í</w:t>
      </w:r>
      <w:r>
        <w:rPr>
          <w:rFonts w:ascii="宋体" w:hAnsi="宋体" w:eastAsia="宋体" w:cs="宋体"/>
          <w:sz w:val="24"/>
        </w:rPr>
        <w:t>n</w:t>
      </w:r>
      <w:r>
        <w:rPr>
          <w:rFonts w:ascii="Arial" w:hAnsi="Arial" w:eastAsia="宋体" w:cs="Arial"/>
          <w:sz w:val="24"/>
        </w:rPr>
        <w:t>ɡ</w:t>
      </w:r>
      <w:r>
        <w:rPr>
          <w:rFonts w:ascii="宋体" w:hAnsi="宋体" w:eastAsia="宋体" w:cs="宋体"/>
          <w:spacing w:val="-10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t>ji</w:t>
      </w:r>
      <w:r>
        <w:rPr>
          <w:rFonts w:hint="eastAsia" w:ascii="宋体" w:hAnsi="宋体" w:eastAsia="宋体" w:cs="宋体"/>
          <w:sz w:val="24"/>
        </w:rPr>
        <w:t>ǎ</w:t>
      </w:r>
      <w:r>
        <w:rPr>
          <w:rFonts w:ascii="宋体" w:hAnsi="宋体" w:eastAsia="宋体" w:cs="宋体"/>
          <w:sz w:val="24"/>
        </w:rPr>
        <w:t>n</w:t>
      </w:r>
      <w:r>
        <w:rPr>
          <w:rFonts w:ascii="Arial" w:hAnsi="Arial" w:eastAsia="宋体" w:cs="Arial"/>
          <w:sz w:val="24"/>
        </w:rPr>
        <w:t>ɡ</w:t>
      </w:r>
      <w:r>
        <w:rPr>
          <w:rFonts w:ascii="宋体" w:hAnsi="宋体" w:eastAsia="宋体" w:cs="宋体"/>
          <w:sz w:val="24"/>
        </w:rPr>
        <w:t xml:space="preserve">    sh</w:t>
      </w:r>
      <w:r>
        <w:rPr>
          <w:rFonts w:hint="eastAsia" w:ascii="宋体" w:hAnsi="宋体" w:eastAsia="宋体" w:cs="宋体"/>
          <w:sz w:val="24"/>
        </w:rPr>
        <w:t>í</w:t>
      </w:r>
      <w:r>
        <w:rPr>
          <w:rFonts w:ascii="宋体" w:hAnsi="宋体" w:eastAsia="宋体" w:cs="宋体"/>
          <w:sz w:val="24"/>
        </w:rPr>
        <w:t xml:space="preserve">   qi</w:t>
      </w:r>
      <w:r>
        <w:rPr>
          <w:rFonts w:hint="eastAsia" w:ascii="宋体" w:hAnsi="宋体" w:eastAsia="宋体" w:cs="宋体"/>
          <w:sz w:val="24"/>
        </w:rPr>
        <w:t>á</w:t>
      </w:r>
      <w:r>
        <w:rPr>
          <w:rFonts w:ascii="宋体" w:hAnsi="宋体" w:eastAsia="宋体" w:cs="宋体"/>
          <w:sz w:val="24"/>
        </w:rPr>
        <w:t>o     h</w:t>
      </w:r>
      <w:r>
        <w:rPr>
          <w:rFonts w:hint="eastAsia" w:ascii="宋体" w:hAnsi="宋体" w:eastAsia="宋体" w:cs="宋体"/>
          <w:sz w:val="24"/>
        </w:rPr>
        <w:t>ǎ</w:t>
      </w:r>
      <w:r>
        <w:rPr>
          <w:rFonts w:ascii="宋体" w:hAnsi="宋体" w:eastAsia="宋体" w:cs="宋体"/>
          <w:sz w:val="24"/>
        </w:rPr>
        <w:t>i  y</w:t>
      </w:r>
      <w:r>
        <w:rPr>
          <w:rFonts w:hint="eastAsia" w:ascii="宋体" w:hAnsi="宋体" w:eastAsia="宋体" w:cs="宋体"/>
          <w:sz w:val="24"/>
        </w:rPr>
        <w:t>á</w:t>
      </w:r>
      <w:r>
        <w:rPr>
          <w:rFonts w:ascii="宋体" w:hAnsi="宋体" w:eastAsia="宋体" w:cs="宋体"/>
          <w:sz w:val="24"/>
        </w:rPr>
        <w:t>n</w:t>
      </w:r>
      <w:r>
        <w:rPr>
          <w:rFonts w:ascii="Arial" w:hAnsi="Arial" w:eastAsia="宋体" w:cs="Arial"/>
          <w:sz w:val="24"/>
        </w:rPr>
        <w:t>ɡ</w:t>
      </w:r>
      <w:r>
        <w:rPr>
          <w:rFonts w:ascii="宋体" w:hAnsi="宋体" w:eastAsia="宋体" w:cs="宋体"/>
          <w:sz w:val="24"/>
        </w:rPr>
        <w:t xml:space="preserve">    ch</w:t>
      </w:r>
      <w:r>
        <w:rPr>
          <w:rFonts w:hint="eastAsia" w:ascii="宋体" w:hAnsi="宋体" w:eastAsia="宋体" w:cs="宋体"/>
          <w:sz w:val="24"/>
        </w:rPr>
        <w:t>é</w:t>
      </w:r>
      <w:r>
        <w:rPr>
          <w:rFonts w:ascii="宋体" w:hAnsi="宋体" w:eastAsia="宋体" w:cs="宋体"/>
          <w:sz w:val="24"/>
        </w:rPr>
        <w:t>n</w:t>
      </w:r>
      <w:r>
        <w:rPr>
          <w:rFonts w:ascii="Arial" w:hAnsi="Arial" w:eastAsia="宋体" w:cs="Arial"/>
          <w:sz w:val="24"/>
        </w:rPr>
        <w:t>ɡ</w:t>
      </w:r>
      <w:r>
        <w:rPr>
          <w:rFonts w:ascii="宋体" w:hAnsi="宋体" w:eastAsia="宋体" w:cs="宋体"/>
          <w:sz w:val="24"/>
        </w:rPr>
        <w:t xml:space="preserve"> sh</w:t>
      </w:r>
      <w:r>
        <w:rPr>
          <w:rFonts w:hint="eastAsia" w:ascii="宋体" w:hAnsi="宋体" w:eastAsia="宋体" w:cs="宋体"/>
          <w:sz w:val="24"/>
        </w:rPr>
        <w:t>ì</w:t>
      </w:r>
      <w:r>
        <w:rPr>
          <w:rFonts w:ascii="宋体" w:hAnsi="宋体" w:eastAsia="宋体" w:cs="宋体"/>
          <w:sz w:val="24"/>
        </w:rPr>
        <w:t xml:space="preserve">      x</w:t>
      </w:r>
      <w:r>
        <w:rPr>
          <w:rFonts w:hint="eastAsia" w:ascii="宋体" w:hAnsi="宋体" w:eastAsia="宋体" w:cs="宋体"/>
          <w:sz w:val="24"/>
        </w:rPr>
        <w:t>ī</w:t>
      </w:r>
      <w:r>
        <w:rPr>
          <w:rFonts w:ascii="宋体" w:hAnsi="宋体" w:eastAsia="宋体" w:cs="宋体"/>
          <w:sz w:val="24"/>
        </w:rPr>
        <w:t>n   k</w:t>
      </w:r>
      <w:r>
        <w:rPr>
          <w:rFonts w:hint="eastAsia" w:ascii="宋体" w:hAnsi="宋体" w:eastAsia="宋体" w:cs="宋体"/>
          <w:sz w:val="24"/>
        </w:rPr>
        <w:t>ǔ</w:t>
      </w:r>
    </w:p>
    <w:p>
      <w:pPr>
        <w:spacing w:afterLines="50" w:line="360" w:lineRule="auto"/>
        <w:ind w:firstLine="210" w:firstLineChars="100"/>
        <w:rPr>
          <w:rFonts w:ascii="宋体" w:hAnsi="宋体" w:eastAsia="宋体" w:cs="????"/>
          <w:sz w:val="24"/>
        </w:rPr>
      </w:pP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245110</wp:posOffset>
                </wp:positionH>
                <wp:positionV relativeFrom="paragraph">
                  <wp:posOffset>37465</wp:posOffset>
                </wp:positionV>
                <wp:extent cx="5311140" cy="445770"/>
                <wp:effectExtent l="4445" t="4445" r="18415" b="6985"/>
                <wp:wrapNone/>
                <wp:docPr id="93" name="组合 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1140" cy="445770"/>
                          <a:chOff x="1520" y="6424"/>
                          <a:chExt cx="8364" cy="702"/>
                        </a:xfrm>
                      </wpg:grpSpPr>
                      <wpg:grpSp>
                        <wpg:cNvPr id="56" name="组合 51"/>
                        <wpg:cNvGrpSpPr/>
                        <wpg:grpSpPr>
                          <a:xfrm>
                            <a:off x="1520" y="6424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51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48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9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0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55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52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3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4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65" name="组合 60"/>
                        <wpg:cNvGrpSpPr/>
                        <wpg:grpSpPr>
                          <a:xfrm>
                            <a:off x="3257" y="6424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60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57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8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9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64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61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2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3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74" name="组合 69"/>
                        <wpg:cNvGrpSpPr/>
                        <wpg:grpSpPr>
                          <a:xfrm>
                            <a:off x="4994" y="6424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69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66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7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8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73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70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1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2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83" name="组合 78"/>
                        <wpg:cNvGrpSpPr/>
                        <wpg:grpSpPr>
                          <a:xfrm>
                            <a:off x="6731" y="6424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78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75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6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7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2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79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0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1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92" name="组合 87"/>
                        <wpg:cNvGrpSpPr/>
                        <wpg:grpSpPr>
                          <a:xfrm>
                            <a:off x="8468" y="6424"/>
                            <a:ext cx="1416" cy="702"/>
                            <a:chOff x="9031" y="4268"/>
                            <a:chExt cx="1807" cy="702"/>
                          </a:xfrm>
                        </wpg:grpSpPr>
                        <wpg:grpSp>
                          <wpg:cNvPr id="87" name="组合 477"/>
                          <wpg:cNvGrpSpPr/>
                          <wpg:grpSpPr>
                            <a:xfrm>
                              <a:off x="9031" y="4268"/>
                              <a:ext cx="904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84" name="矩形 478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5" name="直线 479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6" name="直线 480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1" name="组合 481"/>
                          <wpg:cNvGrpSpPr/>
                          <wpg:grpSpPr>
                            <a:xfrm>
                              <a:off x="9935" y="4268"/>
                              <a:ext cx="903" cy="702"/>
                              <a:chOff x="2160" y="9162"/>
                              <a:chExt cx="1800" cy="1560"/>
                            </a:xfrm>
                          </wpg:grpSpPr>
                          <wps:wsp>
                            <wps:cNvPr id="88" name="矩形 482"/>
                            <wps:cNvSpPr/>
                            <wps:spPr>
                              <a:xfrm>
                                <a:off x="2160" y="9162"/>
                                <a:ext cx="180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9" name="直线 483"/>
                            <wps:cNvSpPr/>
                            <wps:spPr>
                              <a:xfrm>
                                <a:off x="3060" y="9162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0" name="直线 484"/>
                            <wps:cNvSpPr/>
                            <wps:spPr>
                              <a:xfrm>
                                <a:off x="2160" y="9941"/>
                                <a:ext cx="1800" cy="1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alt="学科网(www.zxxk.com)--教育资源门户，提供试卷、教案、课件、论文、素材及各类教学资源下载，还有大量而丰富的教学相关资讯！" style="position:absolute;left:0pt;margin-left:19.3pt;margin-top:2.95pt;height:35.1pt;width:418.2pt;z-index:251657216;mso-width-relative:page;mso-height-relative:page;" coordorigin="1520,6424" coordsize="8364,702" o:gfxdata="UEsDBAoAAAAAAIdO4kAAAAAAAAAAAAAAAAAEAAAAZHJzL1BLAwQUAAAACACHTuJAtxfv+tgAAAAH&#10;AQAADwAAAGRycy9kb3ducmV2LnhtbE2PQUvDQBSE74L/YXmCN7tZS9I0zaZIUU9FsBXE22vymoRm&#10;34bsNmn/vevJHocZZr7J1xfTiZEG11rWoGYRCOLSVi3XGr72b08pCOeRK+wsk4YrOVgX93c5ZpWd&#10;+JPGna9FKGGXoYbG+z6T0pUNGXQz2xMH72gHgz7IoZbVgFMoN518jqJEGmw5LDTY06ah8rQ7Gw3v&#10;E04vc/U6bk/HzfVnH398bxVp/figohUITxf/H4Y//IAORWA62DNXTnQa5mkSkhriJYhgp4s4XDto&#10;WCQKZJHLW/7iF1BLAwQUAAAACACHTuJANz9/nPkFAACkVAAADgAAAGRycy9lMm9Eb2MueG1s7Vzb&#10;cttEGL5nhnfQ6AouElu2DpYmTi9IkxsGOlN4AEWSbQ06jVaJHa5aJkwDhEl6UU6B4TAMhQsaDoVm&#10;kqZ9GOJDr/oK/Ls62ZYwiZikIVpf2Ctrtdr999v/+/fblRau9WyLWTd8ZLpOk+XmqyxjOJqrm067&#10;yb791vJcg2VQoDq6armO0WQ3DMReW3z5pYWupxg1t+NauuEzUIiDlK7XZDtB4CmVCtI6hq2iedcz&#10;HDjZcn1bDeDQb1d0X+1C6bZVqVWrYqXr+rrnu5qBEPy7FJ5kF0n5rZahBW+2WsgIGKvJQt0C8u2T&#10;71X8XVlcUJW2r3odU4uqoRaoha2aDtw0KWpJDVRmzTczRdmm5rvIbQXzmmtX3FbL1AzSBmgNV51q&#10;zYrvrnmkLW2l2/YSM4Fpp+xUuFjtjfUbPmPqTVaus4yj2tBHw6PN/u4WI4C9dANpYK3+zz8M798d&#10;Ht99pdvtzr/b672Dq//q3Nzg3uej934b/bE5ONx99umPg61Hzx9vD3Z2T57sjfbv9T9+9Net25Bn&#10;8O0WJEb7T06O/sSJB4eDT+5AYvjwm8FXu/2dD/u7m8NfjyAn3Cks7eTgo9HxMZQ2evrZ4MsP+t/f&#10;f3ZnZ3Rr++Tgl/7+9vCLzTDzcO+g//7vcMnowf7zx7dxf3a9tgLNWvG9m94NP/qjHR7hLuq1fBv/&#10;gvGZHkHCRoIEoxcwGvwp1DmO48EAGpzjeUGSIqhoHcATvowTanAazop8jQ9hpHWuR5c36iIfXitV&#10;a/hkJb5tBdcuqUxycL5dK4jTXcsVMFROi2NzcTwHt8C2itqrKomh5GqdI4bia2Jj2lBcoypNXPiC&#10;DQU1nRgDvCQVsFROk2NLydVJYIwZqsaJIaJkTiSgwediRIGhIjRyAmSbBSlwpCj1Fei/+YqbHdUz&#10;iAtCeFBFvoIHrx7Z6euf+sffMbxEurbrkVzJuEMKgiGYM+hy2hpbaEZLVcXzUbBiuDaDE03WB/9O&#10;3K66/joKQqPEWfBdkWuZ+rJpWeTAb6++ZvnMugpcsEw+kR0nslkO0wVvKNQEAKYKlNSy1ACStgdO&#10;Ejltcr+JK9B4wVXyySsYV2xJRZ2wAqQEnE1VbDMwfJLqGKp+3dGZYMMDP+wAY7K4Mrahs4xlAMHi&#10;FMkZqKZ1mpwwniwH/A/umbAvcGrV1TegK9c832x3wI7EHZA8AB3sQS8CQ3KCob2Hw8OngCEZt+3U&#10;GKpXM+MlwVDoUzJDJQMgywQT4z74BwCFYODkKibD80TDBlpyg7BrywQCbNbIkUQgaBDndmoQpI5E&#10;5gmKVSUBQeoysWETZqEgOL0nSMOVMK4ikcs5Byvgdyc5uFEkWpHlOhSEo7ck7IiBAfQc+odssJLC&#10;6dJzsFBL7BRxcINEDQWGTtLW2EKUg8vBwUI654vdb51yMIQDpeJgmJFMcTCZ0BZwJJSDZ8fthaLx&#10;cQ4eT1+QeCBO83E4/TyjylKvCTDRn5BLErK5IuIBno1MBi5UPMgTDzAQIjtR8UCh4sFsDTxfgBJS&#10;AYqKB6is4kFGQaLiwWWSEV9EsJLGsuEiFk/FgzwOFtOFDioeUA7+l3XofA6GRao4jqPiQVk5WMwq&#10;SFQ8wAtKl0RBGufg8fQFiQfSNB+L0RrfmbZo8LIM5Vxt8SCNZaPAhYoHuYFLupWFigc0cCkWuKQC&#10;FBUPShu4ZBQkKh6UXDyQ0liWigdkO3X+xA/2wsYTPyoeUA4uxMFSKkBR8aCsHCxlFSQqHlDxIN5l&#10;3pjm43iT+ZnEA1GKnj9IH9S4ajsPwC4xIVPxYFbgkm5loeIBDVyKBS6pAEXFg9IGLhkFiYoHJRcP&#10;YPP9FAfTnQd5Aj485BXbiYoHlIMLcTA42xhDVDwoKweDe50GARUPqHgQiwfyNB83ijzJ3+DhnQVX&#10;e+cB2CUeR1Q8mCEeNNKtLFQ8oIFLscAlFaCoeFDawCWjIFHxoOTigZzGsnTnwSwOThc6qHhAObgY&#10;B6cCFBUPysrBclZBouLB/0A8II8wwKswyeucotd24ndtjh+Tt52lLxdd/B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qCAAAW0NvbnRlbnRfVHlw&#10;ZXNdLnhtbFBLAQIUAAoAAAAAAIdO4kAAAAAAAAAAAAAAAAAGAAAAAAAAAAAAEAAAAEwHAABfcmVs&#10;cy9QSwECFAAUAAAACACHTuJAihRmPNEAAACUAQAACwAAAAAAAAABACAAAABwBwAAX3JlbHMvLnJl&#10;bHNQSwECFAAKAAAAAACHTuJAAAAAAAAAAAAAAAAABAAAAAAAAAAAABAAAAAAAAAAZHJzL1BLAQIU&#10;ABQAAAAIAIdO4kC3F+/62AAAAAcBAAAPAAAAAAAAAAEAIAAAACIAAABkcnMvZG93bnJldi54bWxQ&#10;SwECFAAUAAAACACHTuJANz9/nPkFAACkVAAADgAAAAAAAAABACAAAAAnAQAAZHJzL2Uyb0RvYy54&#10;bWxQSwUGAAAAAAYABgBZAQAAkgkAAAAA&#10;">
                <o:lock v:ext="edit" aspectratio="f"/>
                <v:group id="组合 51" o:spid="_x0000_s1026" o:spt="203" style="position:absolute;left:1520;top:6424;height:702;width:1416;" coordorigin="9031,4268" coordsize="1807,702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4OfSdL0AAADb&#10;AAAADwAAAGRycy9kb3ducmV2LnhtbEWPzWrDMBCE74W8g9hAbo3s0pbEiexDoVBooM3PA2ysje3Y&#10;WhmvEidvXxUKPQ4z8w2zLm6uU1capPFsIJ0noIhLbxuuDBz2748LUBKQLXaeycCdBIp88rDGzPqR&#10;t3TdhUpFCEuGBuoQ+kxrKWtyKHPfE0fv5AeHIcqh0nbAMcJdp5+S5FU7bDgu1NjTW01lu7s4A5XY&#10;9uub+eX+eaTDdnOWUV/EmNk0TVagAt3Cf/iv/WENPC/h90v8ATr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59J0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9ATtNLgAAADb&#10;AAAADwAAAGRycy9kb3ducmV2LnhtbEVPzYrCMBC+C75DGMGbpi4o0jXtYUEQdmH96QOMzWzbtZmU&#10;TrT69uYgePz4/jf53bXqRr00ng0s5gko4tLbhisDxWk7W4OSgGyx9UwGHiSQZ+PRBlPrBz7Q7Rgq&#10;FUNYUjRQh9ClWktZk0OZ+444cn++dxgi7CttexxiuGv1R5KstMOGY0ONHX3VVF6OV2egEnv53TMv&#10;H99nKg4//zLoqxgznSyST1CB7uEtfrl31sAyro9f4g/Q2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ATtNLgAAADbAAAA&#10;DwAAAAAAAAABACAAAAAiAAAAZHJzL2Rvd25yZXYueG1sUEsBAhQAFAAAAAgAh07iQDMvBZ47AAAA&#10;OQAAABAAAAAAAAAAAQAgAAAABwEAAGRycy9zaGFwZXhtbC54bWxQSwUGAAAAAAYABgBbAQAAsQMA&#10;AAAA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BNZzQ7wAAADb&#10;AAAADwAAAGRycy9kb3ducmV2LnhtbEWPzWrDMBCE74W8g9hAb7WcloTiWMkhUCi00Pw9wNba2E6s&#10;lfHKsfP2UaGQ4zAz3zD5enSNulIntWcDsyQFRVx4W3Np4Hj4eHkHJQHZYuOZDNxIYL2aPOWYWT/w&#10;jq77UKoIYcnQQBVCm2ktRUUOJfEtcfROvnMYouxKbTscItw1+jVNF9phzXGhwpY2FRWXfe8MlGIv&#10;P1vm+e3rl46777MMuhdjnqezdAkq0Bge4f/2pzUwf4O/L/EH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Wc0O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iz/rN7wAAADb&#10;AAAADwAAAGRycy9kb3ducmV2LnhtbEWPzWrDMBCE74W8g9hAb7Wc0oTiWMkhUCi00Pw9wNba2E6s&#10;lfHKsfP2UaGQ4zAz3zD5enSNulIntWcDsyQFRVx4W3Np4Hj4eHkHJQHZYuOZDNxIYL2aPOWYWT/w&#10;jq77UKoIYcnQQBVCm2ktRUUOJfEtcfROvnMYouxKbTscItw1+jVNF9phzXGhwpY2FRWXfe8MlGIv&#10;P1vm+e3rl46777MMuhdjnqezdAkq0Bge4f/2pzUwf4O/L/EH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/6ze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60" o:spid="_x0000_s1026" o:spt="203" style="position:absolute;left:3257;top:6424;height:702;width:1416;" coordorigin="9031,4268" coordsize="1807,702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CnLhMrgAAADb&#10;AAAADwAAAGRycy9kb3ducmV2LnhtbEVPzYrCMBC+C75DGMGbpi4o0jXtYUEQdmH96QOMzWzbtZmU&#10;TrT69uYgePz4/jf53bXqRr00ng0s5gko4tLbhisDxWk7W4OSgGyx9UwGHiSQZ+PRBlPrBz7Q7Rgq&#10;FUNYUjRQh9ClWktZk0OZ+444cn++dxgi7CttexxiuGv1R5KstMOGY0ONHX3VVF6OV2egEnv53TMv&#10;H99nKg4//zLoqxgznSyST1CB7uEtfrl31sAyjo1f4g/Q2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nLhMrgAAADbAAAA&#10;DwAAAAAAAAABACAAAAAiAAAAZHJzL2Rvd25yZXYueG1sUEsBAhQAFAAAAAgAh07iQDMvBZ47AAAA&#10;OQAAABAAAAAAAAAAAQAgAAAABwEAAGRycy9zaGFwZXhtbC54bWxQSwUGAAAAAAYABgBbAQAAsQMA&#10;AAAA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ZT5EqboAAADb&#10;AAAADwAAAGRycy9kb3ducmV2LnhtbEWPzYrCQBCE7wu+w9CCt3XigqLR0YMgCCv4+wBtpk2imZ6Q&#10;Ho2+vbOw4LGoqq+o2eLpKvWgRkrPBgb9BBRx5m3JuYHTcfU9BiUB2WLlmQy8SGAx73zNMLW+5T09&#10;DiFXEcKSooEihDrVWrKCHErf18TRu/jGYYiyybVtsI1wV+mfJBlphyXHhQJrWhaU3Q53ZyAXe9vu&#10;mIev3zOd9purtPouxvS6g2QKKtAzfML/7bU1MJzA35f4A/T8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PkSp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pfYcZbkAAADb&#10;AAAADwAAAGRycy9kb3ducmV2LnhtbEWPzYrCQBCE74LvMLSwN50oKBIdPQiCsAv+PkCbaZNopiek&#10;R6NvvyMIHouq+oqaL5+uUg9qpPRsYDhIQBFn3pacGzgd1/0pKAnIFivPZOBFAstFtzPH1PqW9/Q4&#10;hFxFCEuKBooQ6lRryQpyKANfE0fv4huHIcom17bBNsJdpUdJMtEOS44LBda0Kii7He7OQC72tt0x&#10;j1+/Zzrt/67S6rsY89MbJjNQgZ7hG/60N9bAZATvL/EH6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X2HGW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yrq5/rwAAADb&#10;AAAADwAAAGRycy9kb3ducmV2LnhtbEWPzWrDMBCE74W8g9hAb7WclobiWMkhUCi00Pw9wNba2E6s&#10;lfHKsfP2USGQ4zAz3zD5anSNulAntWcDsyQFRVx4W3Np4LD/fPkAJQHZYuOZDFxJYLWcPOWYWT/w&#10;li67UKoIYcnQQBVCm2ktRUUOJfEtcfSOvnMYouxKbTscItw1+jVN59phzXGhwpbWFRXnXe8MlGLP&#10;vxvm9+v3Hx22PycZdC/GPE9n6QJUoDE8wvf2lzUwf4P/L/EH6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6uf6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69" o:spid="_x0000_s1026" o:spt="203" style="position:absolute;left:4994;top:6424;height:702;width:1416;" coordorigin="9031,4268" coordsize="1807,702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tYG//bwAAADb&#10;AAAADwAAAGRycy9kb3ducmV2LnhtbEWPzWrDMBCE74W8g9hAb7WcQpPiWMkhUCi00Pw9wNba2E6s&#10;lfHKsfP2UaGQ4zAz3zD5enSNulIntWcDsyQFRVx4W3Np4Hj4eHkHJQHZYuOZDNxIYL2aPOWYWT/w&#10;jq77UKoIYcnQQBVCm2ktRUUOJfEtcfROvnMYouxKbTscItw1+jVN59phzXGhwpY2FRWXfe8MlGIv&#10;P1vmt9vXLx1332cZdC/GPE9n6RJUoDE8wv/tT2tgvoC/L/EH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WBv/2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xB4rj7gAAADb&#10;AAAADwAAAGRycy9kb3ducmV2LnhtbEVPzYrCMBC+C75DGGFvmiqsSNe0hwVBcGH96QOMzWzbtZmU&#10;TrT69uYgePz4/tf53bXqRr00ng3MZwko4tLbhisDxWkzXYGSgGyx9UwGHiSQZ+PRGlPrBz7Q7Rgq&#10;FUNYUjRQh9ClWktZk0OZ+Y44cn++dxgi7CttexxiuGv1IkmW2mHDsaHGjr5rKi/HqzNQib387pk/&#10;H7szFYeffxn0VYz5mMyTL1CB7uEtfrm31sAyjo1f4g/Q2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B4rj7gAAADbAAAA&#10;DwAAAAAAAAABACAAAAAiAAAAZHJzL2Rvd25yZXYueG1sUEsBAhQAFAAAAAgAh07iQDMvBZ47AAAA&#10;OQAAABAAAAAAAAAAAQAgAAAABwEAAGRycy9zaGFwZXhtbC54bWxQSwUGAAAAAAYABgBbAQAAsQMA&#10;AAAA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0P0Uz7wAAADb&#10;AAAADwAAAGRycy9kb3ducmV2LnhtbEWPUWvCQBCE34X+h2MLfdNLhGpJPX0oFIQWalJ/wDa3JtHc&#10;XsieJvn3vULBx2FmvmE2u9G16ka9NJ4NpIsEFHHpbcOVgeP3+/wFlARki61nMjCRwG77MNtgZv3A&#10;Od2KUKkIYcnQQB1Cl2ktZU0OZeE74uidfO8wRNlX2vY4RLhr9TJJVtphw3Ghxo7eaiovxdUZqMRe&#10;vg7Mz9PHDx3zz7MM+irGPD2mySuoQGO4h//be2tgncLfl/gD9P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9FM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IC+KuLsAAADb&#10;AAAADwAAAGRycy9kb3ducmV2LnhtbEWPzYrCQBCE78K+w9ALe9OJwuoSHT0ICwsK/uUBejNtEs30&#10;hPRo9O0dQfBYVNVX1Gxxc7W6UiuVZwPDQQKKOPe24sJAdvjt/4CSgGyx9kwG7iSwmH/0Zpha3/GO&#10;rvtQqAhhSdFAGUKTai15SQ5l4Bvi6B196zBE2RbatthFuKv1KEnG2mHFcaHEhpYl5ef9xRkoxJ43&#10;W+bv++qfst36JJ2+iDFfn8NkCirQLbzDr/afNTAZwfNL/AF6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C+KuL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78" o:spid="_x0000_s1026" o:spt="203" style="position:absolute;left:6731;top:6424;height:702;width:1416;" coordorigin="9031,4268" coordsize="1807,702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XxSMu7wAAADb&#10;AAAADwAAAGRycy9kb3ducmV2LnhtbEWPzWrDMBCE74W8g9hAb7WcQpPiWMkhUCi00Pw9wNba2E6s&#10;lfHKsfP2UaGQ4zAz3zD5enSNulIntWcDsyQFRVx4W3Np4Hj4eHkHJQHZYuOZDNxIYL2aPOWYWT/w&#10;jq77UKoIYcnQQBVCm2ktRUUOJfEtcfROvnMYouxKbTscItw1+jVN59phzXGhwpY2FRWXfe8MlGIv&#10;P1vmt9vXLx1332cZdC/GPE9n6RJUoDE8wv/tT2tgMYe/L/EH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8UjLu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MFgpILwAAADb&#10;AAAADwAAAGRycy9kb3ducmV2LnhtbEWPzWrDMBCE74W8g9hAb7WcQpviWMkhUCi00Pw9wNba2E6s&#10;lfHKsfP2USGQ4zAz3zD5anSNulAntWcDsyQFRVx4W3Np4LD/fPkAJQHZYuOZDFxJYLWcPOWYWT/w&#10;li67UKoIYcnQQBVCm2ktRUUOJfEtcfSOvnMYouxKbTscItw1+jVN37XDmuNChS2tKyrOu94ZKMWe&#10;fzfMb9fvPzpsf04y6F6MeZ7O0gWoQGN4hO/tL2tgPof/L/EH6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YKSC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imTBc7cAAADb&#10;AAAADwAAAGRycy9kb3ducmV2LnhtbEVPy6rCMBDdC/5DGMGdpgqK9BpdXBAEBV/9gLGZ2/baTEon&#10;Wv17sxBcHs57uX66Wj2olcqzgck4AUWce1txYSC7bEYLUBKQLdaeycCLBNarfm+JqfUdn+hxDoWK&#10;ISwpGihDaFKtJS/JoYx9Qxy5P986DBG2hbYtdjHc1XqaJHPtsOLYUGJDvyXlt/PdGSjE3g5H5tlr&#10;d6XstP+XTt/FmOFgkvyACvQMX/HHvbUGFnF9/BJ/gF6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KZMFztwAAANsAAAAP&#10;AAAAAAAAAAEAIAAAACIAAABkcnMvZG93bnJldi54bWxQSwECFAAUAAAACACHTuJAMy8FnjsAAAA5&#10;AAAAEAAAAAAAAAABACAAAAAGAQAAZHJzL3NoYXBleG1sLnhtbFBLBQYAAAAABgAGAFsBAACwAwAA&#10;AAA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5Shk6LwAAADb&#10;AAAADwAAAGRycy9kb3ducmV2LnhtbEWPUWvCQBCE3wv9D8cW+tZcIlgkzemDIAgKNuoP2Oa2SWpu&#10;L2RPY/59r1DwcZiZb5hidXedutEgrWcDWZKCIq68bbk2cD5t3hagJCBb7DyTgYkEVsvnpwJz60cu&#10;6XYMtYoQlhwNNCH0udZSNeRQEt8TR+/bDw5DlEOt7YBjhLtOz9L0XTtsOS402NO6oepyvDoDtdjL&#10;4ZN5Pu2+6Fzuf2TUVzHm9SVLP0AFuodH+L+9tQYWGfx9iT9AL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oZOi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  <v:group id="组合 87" o:spid="_x0000_s1026" o:spt="203" style="position:absolute;left:8468;top:6424;height:702;width:1416;" coordorigin="9031,4268" coordsize="1807,702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77" o:spid="_x0000_s1026" o:spt="203" style="position:absolute;left:9031;top:4268;height:702;width:904;" coordorigin="2160,9162" coordsize="1800,156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78" o:spid="_x0000_s1026" o:spt="1" style="position:absolute;left:2160;top:9162;height:1560;width:1800;" fillcolor="#FFFFFF" filled="t" stroked="t" coordsize="21600,21600" o:gfxdata="UEsDBAoAAAAAAIdO4kAAAAAAAAAAAAAAAAAEAAAAZHJzL1BLAwQUAAAACACHTuJAEq2NFb4AAADb&#10;AAAADwAAAGRycy9kb3ducmV2LnhtbEWPzW7CMBCE70h9B2sr9QY2tKp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2NF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79" o:spid="_x0000_s1026" o:spt="20" style="position:absolute;left:3060;top:9162;height:1560;width:1;" filled="f" stroked="t" coordsize="21600,21600" o:gfxdata="UEsDBAoAAAAAAIdO4kAAAAAAAAAAAAAAAAAEAAAAZHJzL1BLAwQUAAAACACHTuJAmhNi67sAAADb&#10;AAAADwAAAGRycy9kb3ducmV2LnhtbEWPzYrCQBCE74LvMLSwN50oKJJ1koMgCC7s+vMAbaY3iWZ6&#10;Qno0+vY7C4LHoqq+olb5wzXqTp3Ung1MJwko4sLbmksDp+NmvAQlAdli45kMPEkgz4aDFabW97yn&#10;+yGUKkJYUjRQhdCmWktRkUOZ+JY4er++cxii7EptO+wj3DV6liQL7bDmuFBhS+uKiuvh5gyUYq/f&#10;P8zz5+5Mp/3XRXp9E2M+RtPkE1SgR3iHX+2tNbCcw/+X+AN0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hNi67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0" o:spid="_x0000_s1026" o:spt="20" style="position:absolute;left:2160;top:9941;height:1;width:1800;" filled="f" stroked="t" coordsize="21600,21600" o:gfxdata="UEsDBAoAAAAAAIdO4kAAAAAAAAAAAAAAAAAEAAAAZHJzL1BLAwQUAAAACACHTuJAasH8nLkAAADb&#10;AAAADwAAAGRycy9kb3ducmV2LnhtbEWPzYrCQBCE74LvMLTgTScKikRHD4IguLD+PUCbaZNopiek&#10;R6Nv7ywseCyq6itqsXq5Sj2pkdKzgdEwAUWceVtybuB82gxmoCQgW6w8k4E3CayW3c4CU+tbPtDz&#10;GHIVISwpGihCqFOtJSvIoQx9TRy9q28chiibXNsG2wh3lR4nyVQ7LDkuFFjTuqDsfnw4A7nY+++e&#10;efLeXeh8+LlJqx9iTL83SuagAr3CN/zf3loDsyn8fYk/QC8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rB/Jy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  <v:group id="组合 481" o:spid="_x0000_s1026" o:spt="203" style="position:absolute;left:9935;top:4268;height:702;width:903;" coordorigin="2160,9162" coordsize="1800,1560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82" o:spid="_x0000_s1026" o:spt="1" style="position:absolute;left:2160;top:9162;height:1560;width:1800;" fillcolor="#FFFFFF" filled="t" stroked="t" coordsize="21600,21600" o:gfxdata="UEsDBAoAAAAAAIdO4kAAAAAAAAAAAAAAAAAEAAAAZHJzL1BLAwQUAAAACACHTuJAk+CHEL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s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+CHELgAAADb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83" o:spid="_x0000_s1026" o:spt="20" style="position:absolute;left:3060;top:9162;height:1560;width:1;" filled="f" stroked="t" coordsize="21600,21600" o:gfxdata="UEsDBAoAAAAAAIdO4kAAAAAAAAAAAAAAAAAEAAAAZHJzL1BLAwQUAAAACACHTuJAG15o7rwAAADb&#10;AAAADwAAAGRycy9kb3ducmV2LnhtbEWPzWrDMBCE74W8g9hAb7WcQkvqWMkhUCi00Pw9wNba2E6s&#10;lfHKsfP2USGQ4zAz3zD5anSNulAntWcDsyQFRVx4W3Np4LD/fJmDkoBssfFMBq4ksFpOnnLMrB94&#10;S5ddKFWEsGRooAqhzbSWoiKHkviWOHpH3zkMUXalth0OEe4a/Zqm79phzXGhwpbWFRXnXe8MlGLP&#10;vxvmt+v3Hx22PycZdC/GPE9n6QJUoDE8wvf2lzUw/4D/L/EH6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eaO6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  <v:line id="直线 484" o:spid="_x0000_s1026" o:spt="20" style="position:absolute;left:2160;top:9941;height:1;width:1800;" filled="f" stroked="t" coordsize="21600,21600" o:gfxdata="UEsDBAoAAAAAAIdO4kAAAAAAAAAAAAAAAAAEAAAAZHJzL1BLAwQUAAAACACHTuJAD71XrrkAAADb&#10;AAAADwAAAGRycy9kb3ducmV2LnhtbEVPzWrCQBC+C77DMkJvZmOhpUZXD0Kh0EKN5gHG7JhEs7Mh&#10;sxrz9u6h0OPH97/ePlyr7tRL49nAIklBEZfeNlwZKI6f8w9QEpAttp7JwEgC2810ssbM+oFzuh9C&#10;pWIIS4YG6hC6TGspa3Ioie+II3f2vcMQYV9p2+MQw12rX9P0XTtsODbU2NGupvJ6uDkDldjr7575&#10;bfw+UZH/XGTQNzHmZbZIV6ACPcK/+M/9ZQ0s4/r4Jf4Av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+9V66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5pt" color="#000000" joinstyle="round" dashstyle="1 1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>
      <w:pPr>
        <w:spacing w:afterLines="50" w:line="360" w:lineRule="auto"/>
        <w:ind w:firstLine="240" w:firstLineChars="100"/>
        <w:rPr>
          <w:rFonts w:ascii="宋体" w:hAnsi="宋体" w:eastAsia="宋体" w:cs="????"/>
          <w:sz w:val="24"/>
        </w:rPr>
      </w:pPr>
    </w:p>
    <w:p>
      <w:pPr>
        <w:spacing w:line="360" w:lineRule="auto"/>
        <w:ind w:firstLine="241" w:firstLineChars="100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3</w:t>
      </w:r>
      <w:r>
        <w:rPr>
          <w:rFonts w:hint="eastAsia" w:ascii="宋体" w:hAnsi="宋体" w:eastAsia="宋体" w:cs="????"/>
          <w:b/>
          <w:sz w:val="24"/>
        </w:rPr>
        <w:t>．</w:t>
      </w:r>
      <w:r>
        <w:rPr>
          <w:rFonts w:hint="eastAsia" w:ascii="宋体" w:hAnsi="宋体" w:eastAsia="宋体"/>
          <w:b/>
          <w:sz w:val="24"/>
        </w:rPr>
        <w:t>我会给下面加点字选择正确读音</w:t>
      </w:r>
      <w:r>
        <w:rPr>
          <w:rFonts w:ascii="宋体" w:hAnsi="宋体" w:eastAsia="宋体"/>
          <w:b/>
          <w:sz w:val="24"/>
        </w:rPr>
        <w:t>,</w:t>
      </w:r>
      <w:r>
        <w:rPr>
          <w:rFonts w:hint="eastAsia" w:ascii="宋体" w:hAnsi="宋体" w:eastAsia="宋体"/>
          <w:b/>
          <w:sz w:val="24"/>
        </w:rPr>
        <w:t>并画上“√”。（</w:t>
      </w:r>
      <w:r>
        <w:rPr>
          <w:rFonts w:ascii="宋体" w:hAnsi="宋体" w:eastAsia="宋体"/>
          <w:b/>
          <w:sz w:val="24"/>
        </w:rPr>
        <w:t>6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>淹</w:t>
      </w:r>
      <w:r>
        <w:rPr>
          <w:rFonts w:hint="eastAsia" w:ascii="宋体" w:hAnsi="宋体" w:eastAsia="宋体"/>
          <w:sz w:val="24"/>
          <w:em w:val="dot"/>
        </w:rPr>
        <w:t>没</w:t>
      </w:r>
      <w:r>
        <w:rPr>
          <w:rFonts w:ascii="宋体" w:hAnsi="宋体" w:eastAsia="宋体"/>
          <w:sz w:val="24"/>
        </w:rPr>
        <w:t xml:space="preserve">( </w:t>
      </w:r>
      <w:r>
        <w:rPr>
          <w:rFonts w:ascii="宋体" w:hAnsi="宋体" w:eastAsia="宋体" w:cs="宋体"/>
          <w:sz w:val="24"/>
        </w:rPr>
        <w:t>m</w:t>
      </w:r>
      <w:r>
        <w:rPr>
          <w:rFonts w:hint="eastAsia" w:ascii="宋体" w:hAnsi="宋体" w:eastAsia="宋体" w:cs="宋体"/>
          <w:sz w:val="24"/>
        </w:rPr>
        <w:t>é</w:t>
      </w:r>
      <w:r>
        <w:rPr>
          <w:rFonts w:ascii="宋体" w:hAnsi="宋体" w:eastAsia="宋体" w:cs="宋体"/>
          <w:sz w:val="24"/>
        </w:rPr>
        <w:t>i  m</w:t>
      </w:r>
      <w:r>
        <w:rPr>
          <w:rFonts w:hint="eastAsia" w:ascii="宋体" w:hAnsi="宋体" w:eastAsia="宋体" w:cs="宋体"/>
          <w:sz w:val="24"/>
        </w:rPr>
        <w:t>ò</w:t>
      </w:r>
      <w:r>
        <w:rPr>
          <w:rFonts w:ascii="宋体" w:hAnsi="宋体" w:eastAsia="宋体" w:cs="宋体"/>
          <w:sz w:val="24"/>
        </w:rPr>
        <w:t xml:space="preserve"> )        </w:t>
      </w:r>
      <w:r>
        <w:rPr>
          <w:rFonts w:hint="eastAsia" w:ascii="宋体" w:hAnsi="宋体" w:eastAsia="宋体" w:cs="宋体"/>
          <w:sz w:val="24"/>
          <w:em w:val="dot"/>
        </w:rPr>
        <w:t>得</w:t>
      </w:r>
      <w:r>
        <w:rPr>
          <w:rFonts w:hint="eastAsia" w:ascii="宋体" w:hAnsi="宋体" w:eastAsia="宋体" w:cs="宋体"/>
          <w:sz w:val="24"/>
        </w:rPr>
        <w:t>不到</w:t>
      </w:r>
      <w:r>
        <w:rPr>
          <w:rFonts w:ascii="宋体" w:hAnsi="宋体" w:eastAsia="宋体" w:cs="宋体"/>
          <w:sz w:val="24"/>
        </w:rPr>
        <w:t>( d</w:t>
      </w:r>
      <w:r>
        <w:rPr>
          <w:rFonts w:hint="eastAsia" w:ascii="宋体" w:hAnsi="宋体" w:eastAsia="宋体" w:cs="宋体"/>
          <w:sz w:val="24"/>
        </w:rPr>
        <w:t>é</w:t>
      </w:r>
      <w:r>
        <w:rPr>
          <w:rFonts w:ascii="宋体" w:hAnsi="宋体" w:eastAsia="宋体" w:cs="宋体"/>
          <w:sz w:val="24"/>
        </w:rPr>
        <w:t xml:space="preserve">  d</w:t>
      </w:r>
      <w:r>
        <w:rPr>
          <w:rFonts w:hint="eastAsia" w:ascii="宋体" w:hAnsi="宋体" w:eastAsia="宋体" w:cs="宋体"/>
          <w:sz w:val="24"/>
        </w:rPr>
        <w:t>ě</w:t>
      </w:r>
      <w:r>
        <w:rPr>
          <w:rFonts w:ascii="宋体" w:hAnsi="宋体" w:eastAsia="宋体" w:cs="宋体"/>
          <w:sz w:val="24"/>
        </w:rPr>
        <w:t xml:space="preserve">i)      </w:t>
      </w:r>
      <w:r>
        <w:rPr>
          <w:rFonts w:hint="eastAsia" w:ascii="宋体" w:hAnsi="宋体" w:eastAsia="宋体" w:cs="宋体"/>
          <w:sz w:val="24"/>
        </w:rPr>
        <w:t>四海</w:t>
      </w:r>
      <w:r>
        <w:rPr>
          <w:rFonts w:hint="eastAsia" w:ascii="宋体" w:hAnsi="宋体" w:eastAsia="宋体" w:cs="宋体"/>
          <w:sz w:val="24"/>
          <w:em w:val="dot"/>
        </w:rPr>
        <w:t>为</w:t>
      </w:r>
      <w:r>
        <w:rPr>
          <w:rFonts w:hint="eastAsia" w:ascii="宋体" w:hAnsi="宋体" w:eastAsia="宋体" w:cs="宋体"/>
          <w:sz w:val="24"/>
        </w:rPr>
        <w:t>家</w:t>
      </w:r>
      <w:r>
        <w:rPr>
          <w:rFonts w:ascii="宋体" w:hAnsi="宋体" w:eastAsia="宋体" w:cs="宋体"/>
          <w:sz w:val="24"/>
        </w:rPr>
        <w:t xml:space="preserve">(  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38100" cy="22860"/>
            <wp:effectExtent l="0" t="0" r="0" b="5715"/>
            <wp:docPr id="1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</w:rPr>
        <w:t>w</w:t>
      </w:r>
      <w:r>
        <w:rPr>
          <w:rFonts w:hint="eastAsia" w:ascii="宋体" w:hAnsi="宋体" w:eastAsia="宋体" w:cs="宋体"/>
          <w:sz w:val="24"/>
        </w:rPr>
        <w:t>é</w:t>
      </w:r>
      <w:r>
        <w:rPr>
          <w:rFonts w:ascii="宋体" w:hAnsi="宋体" w:eastAsia="宋体" w:cs="宋体"/>
          <w:sz w:val="24"/>
        </w:rPr>
        <w:t>i    w</w:t>
      </w:r>
      <w:r>
        <w:rPr>
          <w:rFonts w:hint="eastAsia" w:ascii="宋体" w:hAnsi="宋体" w:eastAsia="宋体" w:cs="宋体"/>
          <w:sz w:val="24"/>
        </w:rPr>
        <w:t>è</w:t>
      </w:r>
      <w:r>
        <w:rPr>
          <w:rFonts w:ascii="宋体" w:hAnsi="宋体" w:eastAsia="宋体" w:cs="宋体"/>
          <w:sz w:val="24"/>
        </w:rPr>
        <w:t>i)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em w:val="dot"/>
        </w:rPr>
        <w:t>降</w:t>
      </w:r>
      <w:r>
        <w:rPr>
          <w:rFonts w:hint="eastAsia" w:ascii="宋体" w:hAnsi="宋体" w:eastAsia="宋体" w:cs="宋体"/>
          <w:sz w:val="24"/>
        </w:rPr>
        <w:t>落</w:t>
      </w:r>
      <w:r>
        <w:rPr>
          <w:rFonts w:ascii="宋体" w:hAnsi="宋体" w:eastAsia="宋体" w:cs="宋体"/>
          <w:sz w:val="24"/>
        </w:rPr>
        <w:t>( ji</w:t>
      </w:r>
      <w:r>
        <w:rPr>
          <w:rFonts w:hint="eastAsia" w:ascii="宋体" w:hAnsi="宋体" w:eastAsia="宋体" w:cs="宋体"/>
          <w:sz w:val="24"/>
        </w:rPr>
        <w:t>à</w:t>
      </w:r>
      <w:r>
        <w:rPr>
          <w:rFonts w:ascii="宋体" w:hAnsi="宋体" w:eastAsia="宋体" w:cs="宋体"/>
          <w:sz w:val="24"/>
        </w:rPr>
        <w:t>n</w:t>
      </w:r>
      <w:r>
        <w:rPr>
          <w:rFonts w:ascii="Arial" w:hAnsi="Arial" w:eastAsia="宋体" w:cs="Arial"/>
          <w:sz w:val="24"/>
        </w:rPr>
        <w:t>ɡ</w:t>
      </w:r>
      <w:r>
        <w:rPr>
          <w:rFonts w:ascii="宋体" w:hAnsi="宋体" w:eastAsia="宋体" w:cs="宋体"/>
          <w:sz w:val="24"/>
        </w:rPr>
        <w:t xml:space="preserve">  xi</w:t>
      </w:r>
      <w:r>
        <w:rPr>
          <w:rFonts w:hint="eastAsia" w:ascii="宋体" w:hAnsi="宋体" w:eastAsia="宋体" w:cs="宋体"/>
          <w:sz w:val="24"/>
        </w:rPr>
        <w:t>á</w:t>
      </w:r>
      <w:r>
        <w:rPr>
          <w:rFonts w:ascii="宋体" w:hAnsi="宋体" w:eastAsia="宋体" w:cs="宋体"/>
          <w:sz w:val="24"/>
        </w:rPr>
        <w:t>n</w:t>
      </w:r>
      <w:r>
        <w:rPr>
          <w:rFonts w:ascii="Arial" w:hAnsi="Arial" w:eastAsia="宋体" w:cs="Arial"/>
          <w:sz w:val="24"/>
        </w:rPr>
        <w:t>ɡ</w:t>
      </w:r>
      <w:r>
        <w:rPr>
          <w:rFonts w:ascii="宋体" w:hAnsi="宋体" w:eastAsia="宋体" w:cs="宋体"/>
          <w:sz w:val="24"/>
        </w:rPr>
        <w:t xml:space="preserve">  )  </w:t>
      </w:r>
      <w:r>
        <w:rPr>
          <w:rFonts w:hint="eastAsia" w:ascii="宋体" w:hAnsi="宋体" w:eastAsia="宋体" w:cs="宋体"/>
          <w:sz w:val="24"/>
        </w:rPr>
        <w:t>天</w:t>
      </w:r>
      <w:r>
        <w:rPr>
          <w:rFonts w:hint="eastAsia" w:ascii="宋体" w:hAnsi="宋体" w:eastAsia="宋体" w:cs="宋体"/>
          <w:sz w:val="24"/>
          <w:em w:val="dot"/>
        </w:rPr>
        <w:t>都</w:t>
      </w:r>
      <w:r>
        <w:rPr>
          <w:rFonts w:hint="eastAsia" w:ascii="宋体" w:hAnsi="宋体" w:eastAsia="宋体" w:cs="宋体"/>
          <w:sz w:val="24"/>
        </w:rPr>
        <w:t>峰</w:t>
      </w:r>
      <w:r>
        <w:rPr>
          <w:rFonts w:ascii="宋体" w:hAnsi="宋体" w:eastAsia="宋体" w:cs="宋体"/>
          <w:sz w:val="24"/>
        </w:rPr>
        <w:t>( d</w:t>
      </w:r>
      <w:r>
        <w:rPr>
          <w:rFonts w:hint="eastAsia" w:ascii="宋体" w:hAnsi="宋体" w:eastAsia="宋体" w:cs="宋体"/>
          <w:sz w:val="24"/>
        </w:rPr>
        <w:t>ū</w:t>
      </w:r>
      <w:r>
        <w:rPr>
          <w:rFonts w:ascii="宋体" w:hAnsi="宋体" w:eastAsia="宋体" w:cs="宋体"/>
          <w:sz w:val="24"/>
        </w:rPr>
        <w:t xml:space="preserve"> d</w:t>
      </w:r>
      <w:r>
        <w:rPr>
          <w:rFonts w:hint="eastAsia" w:ascii="宋体" w:hAnsi="宋体" w:eastAsia="宋体" w:cs="宋体"/>
          <w:sz w:val="24"/>
        </w:rPr>
        <w:t>ō</w:t>
      </w:r>
      <w:r>
        <w:rPr>
          <w:rFonts w:ascii="宋体" w:hAnsi="宋体" w:eastAsia="宋体" w:cs="宋体"/>
          <w:sz w:val="24"/>
        </w:rPr>
        <w:t xml:space="preserve">u  )     </w:t>
      </w:r>
      <w:r>
        <w:rPr>
          <w:rFonts w:hint="eastAsia" w:ascii="宋体" w:hAnsi="宋体" w:eastAsia="宋体" w:cs="宋体"/>
          <w:sz w:val="24"/>
        </w:rPr>
        <w:t>农事</w:t>
      </w:r>
      <w:r>
        <w:rPr>
          <w:rFonts w:hint="eastAsia" w:ascii="宋体" w:hAnsi="宋体" w:eastAsia="宋体" w:cs="宋体"/>
          <w:sz w:val="24"/>
          <w:em w:val="dot"/>
        </w:rPr>
        <w:t>了</w:t>
      </w:r>
      <w:r>
        <w:rPr>
          <w:rFonts w:ascii="宋体" w:hAnsi="宋体" w:eastAsia="宋体" w:cs="宋体"/>
          <w:sz w:val="24"/>
        </w:rPr>
        <w:t>( li</w:t>
      </w:r>
      <w:r>
        <w:rPr>
          <w:rFonts w:hint="eastAsia" w:ascii="宋体" w:hAnsi="宋体" w:eastAsia="宋体" w:cs="宋体"/>
          <w:sz w:val="24"/>
        </w:rPr>
        <w:t>ǎ</w:t>
      </w:r>
      <w:r>
        <w:rPr>
          <w:rFonts w:ascii="宋体" w:hAnsi="宋体" w:eastAsia="宋体" w:cs="宋体"/>
          <w:sz w:val="24"/>
        </w:rPr>
        <w:t>o  le )</w:t>
      </w:r>
    </w:p>
    <w:p>
      <w:pPr>
        <w:spacing w:line="360" w:lineRule="auto"/>
        <w:ind w:firstLine="241" w:firstLineChars="100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4</w:t>
      </w:r>
      <w:r>
        <w:rPr>
          <w:rFonts w:hint="eastAsia" w:ascii="宋体" w:hAnsi="宋体" w:eastAsia="宋体" w:cs="????"/>
          <w:b/>
          <w:sz w:val="24"/>
        </w:rPr>
        <w:t>．</w:t>
      </w:r>
      <w:r>
        <w:rPr>
          <w:rFonts w:hint="eastAsia" w:ascii="宋体" w:hAnsi="宋体" w:eastAsia="宋体"/>
          <w:b/>
          <w:sz w:val="24"/>
        </w:rPr>
        <w:t>我能给形近字、同音字组词。（</w:t>
      </w:r>
      <w:r>
        <w:rPr>
          <w:rFonts w:ascii="宋体" w:hAnsi="宋体" w:eastAsia="宋体"/>
          <w:b/>
          <w:sz w:val="24"/>
        </w:rPr>
        <w:t>8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>从</w:t>
      </w:r>
      <w:r>
        <w:rPr>
          <w:rFonts w:ascii="宋体" w:hAnsi="宋体" w:eastAsia="宋体"/>
          <w:sz w:val="24"/>
        </w:rPr>
        <w:t xml:space="preserve">(       )      </w:t>
      </w:r>
      <w:r>
        <w:rPr>
          <w:rFonts w:hint="eastAsia" w:ascii="宋体" w:hAnsi="宋体" w:eastAsia="宋体"/>
          <w:sz w:val="24"/>
        </w:rPr>
        <w:t>桂</w:t>
      </w:r>
      <w:r>
        <w:rPr>
          <w:rFonts w:ascii="宋体" w:hAnsi="宋体" w:eastAsia="宋体"/>
          <w:sz w:val="24"/>
        </w:rPr>
        <w:t xml:space="preserve">(       )      </w:t>
      </w:r>
      <w:r>
        <w:rPr>
          <w:rFonts w:hint="eastAsia" w:ascii="宋体" w:hAnsi="宋体" w:eastAsia="宋体"/>
          <w:sz w:val="24"/>
        </w:rPr>
        <w:t>园</w:t>
      </w:r>
      <w:r>
        <w:rPr>
          <w:rFonts w:ascii="宋体" w:hAnsi="宋体" w:eastAsia="宋体"/>
          <w:sz w:val="24"/>
        </w:rPr>
        <w:t xml:space="preserve">(       )      </w:t>
      </w:r>
      <w:r>
        <w:rPr>
          <w:rFonts w:hint="eastAsia" w:ascii="宋体" w:hAnsi="宋体" w:eastAsia="宋体"/>
          <w:sz w:val="24"/>
        </w:rPr>
        <w:t>带</w:t>
      </w:r>
      <w:r>
        <w:rPr>
          <w:rFonts w:ascii="宋体" w:hAnsi="宋体" w:eastAsia="宋体"/>
          <w:sz w:val="24"/>
        </w:rPr>
        <w:t>(       )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>丛</w:t>
      </w:r>
      <w:r>
        <w:rPr>
          <w:rFonts w:ascii="宋体" w:hAnsi="宋体" w:eastAsia="宋体"/>
          <w:sz w:val="24"/>
        </w:rPr>
        <w:t xml:space="preserve">(       )      </w:t>
      </w:r>
      <w:r>
        <w:rPr>
          <w:rFonts w:hint="eastAsia" w:ascii="宋体" w:hAnsi="宋体" w:eastAsia="宋体"/>
          <w:sz w:val="24"/>
        </w:rPr>
        <w:t>挂</w:t>
      </w:r>
      <w:r>
        <w:rPr>
          <w:rFonts w:ascii="宋体" w:hAnsi="宋体" w:eastAsia="宋体"/>
          <w:sz w:val="24"/>
        </w:rPr>
        <w:t xml:space="preserve">(       )      </w:t>
      </w:r>
      <w:r>
        <w:rPr>
          <w:rFonts w:hint="eastAsia" w:ascii="宋体" w:hAnsi="宋体" w:eastAsia="宋体"/>
          <w:sz w:val="24"/>
        </w:rPr>
        <w:t>圆</w:t>
      </w:r>
      <w:r>
        <w:rPr>
          <w:rFonts w:ascii="宋体" w:hAnsi="宋体" w:eastAsia="宋体"/>
          <w:sz w:val="24"/>
        </w:rPr>
        <w:t xml:space="preserve">(       )      </w:t>
      </w:r>
      <w:r>
        <w:rPr>
          <w:rFonts w:hint="eastAsia" w:ascii="宋体" w:hAnsi="宋体" w:eastAsia="宋体"/>
          <w:sz w:val="24"/>
        </w:rPr>
        <w:t>戴</w:t>
      </w:r>
      <w:r>
        <w:rPr>
          <w:rFonts w:ascii="宋体" w:hAnsi="宋体" w:eastAsia="宋体"/>
          <w:sz w:val="24"/>
        </w:rPr>
        <w:t xml:space="preserve">(       )  </w:t>
      </w:r>
    </w:p>
    <w:p>
      <w:pPr>
        <w:spacing w:line="360" w:lineRule="auto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5.</w:t>
      </w:r>
      <w:r>
        <w:rPr>
          <w:rFonts w:hint="eastAsia" w:ascii="宋体" w:hAnsi="宋体" w:eastAsia="宋体"/>
          <w:b/>
          <w:sz w:val="24"/>
        </w:rPr>
        <w:t>我能补充词语。（</w:t>
      </w:r>
      <w:r>
        <w:rPr>
          <w:rFonts w:ascii="宋体" w:hAnsi="宋体" w:eastAsia="宋体"/>
          <w:b/>
          <w:sz w:val="24"/>
        </w:rPr>
        <w:t>8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(   )(   )</w:t>
      </w:r>
      <w:r>
        <w:rPr>
          <w:rFonts w:hint="eastAsia" w:ascii="宋体" w:hAnsi="宋体" w:eastAsia="宋体"/>
          <w:sz w:val="24"/>
        </w:rPr>
        <w:t>闪闪</w:t>
      </w:r>
      <w:r>
        <w:rPr>
          <w:rFonts w:ascii="宋体" w:hAnsi="宋体" w:eastAsia="宋体"/>
          <w:sz w:val="24"/>
        </w:rPr>
        <w:t xml:space="preserve">   (   )(   )</w:t>
      </w:r>
      <w:r>
        <w:rPr>
          <w:rFonts w:hint="eastAsia" w:ascii="宋体" w:hAnsi="宋体" w:eastAsia="宋体"/>
          <w:sz w:val="24"/>
        </w:rPr>
        <w:t>茂盛</w:t>
      </w:r>
      <w:r>
        <w:rPr>
          <w:rFonts w:ascii="宋体" w:hAnsi="宋体" w:eastAsia="宋体"/>
          <w:sz w:val="24"/>
        </w:rPr>
        <w:drawing>
          <wp:inline distT="0" distB="0" distL="114300" distR="114300">
            <wp:extent cx="38100" cy="22860"/>
            <wp:effectExtent l="0" t="0" r="0" b="5715"/>
            <wp:docPr id="11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4"/>
        </w:rPr>
        <w:t xml:space="preserve">      </w:t>
      </w:r>
      <w:r>
        <w:rPr>
          <w:rFonts w:hint="eastAsia" w:ascii="宋体" w:hAnsi="宋体" w:eastAsia="宋体"/>
          <w:sz w:val="24"/>
        </w:rPr>
        <w:t>五光</w:t>
      </w:r>
      <w:r>
        <w:rPr>
          <w:rFonts w:ascii="宋体" w:hAnsi="宋体" w:eastAsia="宋体"/>
          <w:sz w:val="24"/>
        </w:rPr>
        <w:t>(   )(   )   (   )(   )</w:t>
      </w:r>
      <w:r>
        <w:rPr>
          <w:rFonts w:hint="eastAsia" w:ascii="宋体" w:hAnsi="宋体" w:eastAsia="宋体"/>
          <w:sz w:val="24"/>
        </w:rPr>
        <w:t>古迹</w:t>
      </w:r>
    </w:p>
    <w:p>
      <w:pPr>
        <w:spacing w:line="360" w:lineRule="auto"/>
        <w:rPr>
          <w:rFonts w:ascii="宋体" w:hAnsi="宋体" w:eastAsia="宋体"/>
          <w:b/>
          <w:color w:val="000000"/>
          <w:sz w:val="24"/>
        </w:rPr>
      </w:pPr>
      <w:r>
        <w:rPr>
          <w:rFonts w:ascii="宋体" w:hAnsi="宋体" w:eastAsia="宋体"/>
          <w:b/>
          <w:bCs/>
          <w:color w:val="000000"/>
          <w:sz w:val="24"/>
          <w:shd w:val="solid" w:color="FFFFFF" w:fill="auto"/>
        </w:rPr>
        <w:t>6.</w:t>
      </w:r>
      <w:r>
        <w:rPr>
          <w:rFonts w:hint="eastAsia" w:ascii="宋体" w:hAnsi="宋体" w:eastAsia="宋体"/>
          <w:b/>
          <w:bCs/>
          <w:color w:val="000000"/>
          <w:sz w:val="24"/>
          <w:shd w:val="solid" w:color="FFFFFF" w:fill="auto"/>
        </w:rPr>
        <w:t>我会抄写下面左右结构的字，</w:t>
      </w:r>
      <w:r>
        <w:rPr>
          <w:rFonts w:hint="eastAsia" w:ascii="宋体" w:hAnsi="宋体" w:eastAsia="宋体" w:cs="宋体"/>
          <w:b/>
          <w:bCs/>
          <w:color w:val="000000"/>
          <w:sz w:val="24"/>
          <w:shd w:val="solid" w:color="FFFFFF" w:fill="auto"/>
        </w:rPr>
        <w:t>能</w:t>
      </w:r>
      <w:r>
        <w:rPr>
          <w:rFonts w:hint="eastAsia" w:ascii="宋体" w:hAnsi="宋体" w:eastAsia="宋体"/>
          <w:b/>
          <w:bCs/>
          <w:color w:val="000000"/>
          <w:sz w:val="24"/>
          <w:shd w:val="solid" w:color="FFFFFF" w:fill="auto"/>
        </w:rPr>
        <w:t>写</w:t>
      </w:r>
      <w:r>
        <w:rPr>
          <w:rFonts w:hint="eastAsia" w:ascii="宋体" w:hAnsi="宋体" w:eastAsia="宋体" w:cs="宋体"/>
          <w:b/>
          <w:bCs/>
          <w:color w:val="000000"/>
          <w:sz w:val="24"/>
          <w:shd w:val="solid" w:color="FFFFFF" w:fill="auto"/>
        </w:rPr>
        <w:t>正确、</w:t>
      </w:r>
      <w:r>
        <w:rPr>
          <w:rFonts w:hint="eastAsia" w:ascii="宋体" w:hAnsi="宋体" w:eastAsia="宋体"/>
          <w:b/>
          <w:bCs/>
          <w:color w:val="000000"/>
          <w:sz w:val="24"/>
          <w:shd w:val="solid" w:color="FFFFFF" w:fill="auto"/>
        </w:rPr>
        <w:t>漂亮。</w:t>
      </w:r>
      <w:r>
        <w:rPr>
          <w:rFonts w:hint="eastAsia" w:ascii="宋体" w:hAnsi="宋体" w:eastAsia="宋体"/>
          <w:b/>
          <w:color w:val="000000"/>
          <w:sz w:val="24"/>
        </w:rPr>
        <w:t>（</w:t>
      </w:r>
      <w:r>
        <w:rPr>
          <w:rFonts w:ascii="宋体" w:hAnsi="宋体" w:eastAsia="宋体"/>
          <w:b/>
          <w:color w:val="000000"/>
          <w:sz w:val="24"/>
        </w:rPr>
        <w:t>2</w:t>
      </w:r>
      <w:r>
        <w:rPr>
          <w:rFonts w:hint="eastAsia" w:ascii="宋体" w:hAnsi="宋体" w:eastAsia="宋体"/>
          <w:b/>
          <w:color w:val="000000"/>
          <w:sz w:val="24"/>
        </w:rPr>
        <w:t>分）</w:t>
      </w:r>
    </w:p>
    <w:p>
      <w:pPr>
        <w:spacing w:line="360" w:lineRule="auto"/>
        <w:ind w:firstLine="961" w:firstLineChars="299"/>
        <w:rPr>
          <w:rFonts w:ascii="方正宋三_GBK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</w:rPr>
        <w:t>深</w:t>
      </w:r>
      <w:r>
        <w:rPr>
          <w:rFonts w:ascii="方正宋三_GBK"/>
          <w:b/>
          <w:color w:val="000000"/>
          <w:sz w:val="32"/>
          <w:szCs w:val="32"/>
        </w:rPr>
        <w:t xml:space="preserve">        </w:t>
      </w:r>
      <w:r>
        <w:rPr>
          <w:rFonts w:hint="eastAsia" w:ascii="宋体" w:hAnsi="宋体" w:eastAsia="宋体" w:cs="宋体"/>
          <w:b/>
          <w:color w:val="000000"/>
          <w:sz w:val="32"/>
          <w:szCs w:val="32"/>
        </w:rPr>
        <w:t>脸</w:t>
      </w:r>
      <w:r>
        <w:rPr>
          <w:rFonts w:ascii="方正宋三_GBK"/>
          <w:b/>
          <w:color w:val="000000"/>
          <w:sz w:val="32"/>
          <w:szCs w:val="32"/>
        </w:rPr>
        <w:t xml:space="preserve">        </w:t>
      </w:r>
      <w:r>
        <w:rPr>
          <w:rFonts w:hint="eastAsia" w:ascii="宋体" w:hAnsi="宋体" w:eastAsia="宋体" w:cs="宋体"/>
          <w:b/>
          <w:color w:val="000000"/>
          <w:sz w:val="32"/>
          <w:szCs w:val="32"/>
        </w:rPr>
        <w:t>哄</w:t>
      </w:r>
      <w:r>
        <w:rPr>
          <w:rFonts w:ascii="方正宋三_GBK"/>
          <w:b/>
          <w:color w:val="000000"/>
          <w:sz w:val="32"/>
          <w:szCs w:val="32"/>
        </w:rPr>
        <w:t xml:space="preserve">        </w:t>
      </w:r>
      <w:r>
        <w:rPr>
          <w:rFonts w:hint="eastAsia" w:ascii="方正宋三_GBK"/>
          <w:b/>
          <w:color w:val="000000"/>
          <w:sz w:val="32"/>
          <w:szCs w:val="32"/>
        </w:rPr>
        <w:t>忙</w:t>
      </w:r>
      <w:r>
        <w:rPr>
          <w:rFonts w:ascii="方正宋三_GBK"/>
          <w:b/>
          <w:color w:val="000000"/>
          <w:sz w:val="32"/>
          <w:szCs w:val="32"/>
        </w:rPr>
        <w:t xml:space="preserve">      </w:t>
      </w:r>
    </w:p>
    <w:p>
      <w:pPr>
        <w:spacing w:line="360" w:lineRule="auto"/>
        <w:rPr>
          <w:rFonts w:ascii="方正宋三_GBK"/>
          <w:b/>
          <w:color w:val="000000"/>
          <w:sz w:val="32"/>
          <w:szCs w:val="32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2572385</wp:posOffset>
                </wp:positionH>
                <wp:positionV relativeFrom="paragraph">
                  <wp:posOffset>40005</wp:posOffset>
                </wp:positionV>
                <wp:extent cx="399415" cy="398145"/>
                <wp:effectExtent l="4445" t="5080" r="15240" b="15875"/>
                <wp:wrapNone/>
                <wp:docPr id="108" name="组合 9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415" cy="398145"/>
                          <a:chOff x="3555" y="13013"/>
                          <a:chExt cx="629" cy="627"/>
                        </a:xfrm>
                      </wpg:grpSpPr>
                      <wpg:grpSp>
                        <wpg:cNvPr id="106" name="组合 97"/>
                        <wpg:cNvGrpSpPr/>
                        <wpg:grpSpPr>
                          <a:xfrm>
                            <a:off x="3555" y="13013"/>
                            <a:ext cx="629" cy="627"/>
                            <a:chOff x="3555" y="13013"/>
                            <a:chExt cx="629" cy="627"/>
                          </a:xfrm>
                        </wpg:grpSpPr>
                        <wps:wsp>
                          <wps:cNvPr id="104" name="矩形 98"/>
                          <wps:cNvSpPr/>
                          <wps:spPr>
                            <a:xfrm>
                              <a:off x="3555" y="13013"/>
                              <a:ext cx="629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5" name="直线 99"/>
                          <wps:cNvSpPr/>
                          <wps:spPr>
                            <a:xfrm>
                              <a:off x="3869" y="13016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107" name="直线 100"/>
                        <wps:cNvSpPr/>
                        <wps:spPr>
                          <a:xfrm>
                            <a:off x="3555" y="13327"/>
                            <a:ext cx="629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6" o:spid="_x0000_s1026" o:spt="203" alt="学科网(www.zxxk.com)--教育资源门户，提供试卷、教案、课件、论文、素材及各类教学资源下载，还有大量而丰富的教学相关资讯！" style="position:absolute;left:0pt;margin-left:202.55pt;margin-top:3.15pt;height:31.35pt;width:31.45pt;z-index:251659264;mso-width-relative:page;mso-height-relative:page;" coordorigin="3555,13013" coordsize="629,627" o:gfxdata="UEsDBAoAAAAAAIdO4kAAAAAAAAAAAAAAAAAEAAAAZHJzL1BLAwQUAAAACACHTuJADhrYuNgAAAAI&#10;AQAADwAAAGRycy9kb3ducmV2LnhtbE2PQWvCQBSE74X+h+UVequ7qRo0ZiNF2p6kUC2U3p7ZZxLM&#10;7obsmui/7+upHocZZr7J1xfbioH60HinIZkoEORKbxpXafjavz0tQISIzmDrHWm4UoB1cX+XY2b8&#10;6D5p2MVKcIkLGWqoY+wyKUNZk8Uw8R059o6+txhZ9pU0PY5cblv5rFQqLTaOF2rsaFNTedqdrYb3&#10;EceXafI6bE/HzfVnP//43iak9eNDolYgIl3ifxj+8BkdCmY6+LMzQbQaZmqecFRDOgXB/ixd8LcD&#10;66UCWeTy9kDxC1BLAwQUAAAACACHTuJA/C+V0ZADAADxCgAADgAAAGRycy9lMm9Eb2MueG1s7VbJ&#10;btRAEL0j8Q8tn+CQeJbMEFuZ5ECWCwKkwAd07PYibHer24knnAAFESAow4E1IBYhlgOEnSgh8DHE&#10;M8OJX6C6PeMsBBHCIg74YFe7qqtreVXVA0P1MEBThAufRjWt2FvQEIksavuRW9OOHxvt6deQiHFk&#10;44BGpKZNE6ENDe7dM5Awk5SoRwObcARKImEmrKZ5ccxMXReWR0IseikjETAdykMcw5K7us1xAtrD&#10;QC8VClU9odxmnFpECPg7nDG1QaXfcYgVH3EcQWIU1DSwLVZvrt4T8q0PDmDT5Zh5vtUxA+/CihD7&#10;ERyaqxrGMUaT3P9GVehbnArqxL0WDXXqOL5FlA/gTbGwxZsxTieZ8sU1E5flYYLQbonTrtVah6eO&#10;cuTbkLsCpCrCISSptTKTNmaRUdWQTYQF4UqfPmw9utxavbwvSZLek/X6CWn//p6e5pUb7TMv229m&#10;msuNz9ceN2fffXk/15xvrH1YaC9eSS+9+3TqNMg0780C0V78sLbyVhLPlptXzwHRen23ebuRzl9I&#10;GzOtFysgCSdl2taWLrZXV0Fb++P15q3z6YNHn8/Nt0/NrS09TxfnWjdnMuHWwlJ69hVsaT9b/PL+&#10;tExowlwT/BrjbJwd5Z0fbraSOao7PJRfiD6qKyhM51Ag9RhZ8LNsGH3FioYsYJWN/mJfJYOK5QGe&#10;5K5ypQJs4BbLhWK5yxzpbK+WjGxvtXRA8vTuqbo0LrclX/zp1EImN6dWWfWTgdrO5W68tjqMzd8d&#10;KegPYr0ExK+VwLiHGVGVJSRU8hLoy+N050m6eh8Z/TJ7CVNSOZqEKQBY20BphxHq2wQJbDIu4jFC&#10;QySJmsaha6lmgqcOiThDT1dEHipo4NujfhCoBXcnDgYcTWHocKPq6WjfJBZEKKlpRqUkMY2h0ToB&#10;joEMGZS+iFx13qYdYqPignq2UywNG8bCywxQGqQYNkM/JlxRHsH2SGSjeJpBc4lgDmjSmJDYGgoI&#10;jA1JKckY+8FOJKGcggiqSiYmS4WkJqg9DZmcZNx3PYhjUdkrOYCcLIt/AUIQ4E6pLbxuLX9EhiHN&#10;2DmE+qvQOjp9pZqFpVtkMMBkP6qWfgCgwIcQyxx8B0AZGKrlilT458BgAywyB/4RBKw337+GhgNb&#10;0FAsqDvHzuGwPmbK2SjBZhcOec9VKvMR800/+Q+H7RuCggPcq9R47twB5cVt41o1mfWb6uB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DhrYuNgAAAAIAQAADwAAAAAAAAABACAAAAAiAAAAZHJzL2Rv&#10;d25yZXYueG1sUEsBAhQAFAAAAAgAh07iQPwvldGQAwAA8QoAAA4AAAAAAAAAAQAgAAAAJwEAAGRy&#10;cy9lMm9Eb2MueG1sUEsFBgAAAAAGAAYAWQEAACkHAAAAAA==&#10;">
                <o:lock v:ext="edit" aspectratio="f"/>
                <v:group id="组合 97" o:spid="_x0000_s1026" o:spt="203" style="position:absolute;left:3555;top:13013;height:627;width:629;" coordorigin="3555,13013" coordsize="629,627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98" o:spid="_x0000_s1026" o:spt="1" style="position:absolute;left:3555;top:13013;height:624;width:629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99" o:spid="_x0000_s1026" o:spt="20" style="position:absolute;left:3869;top:13016;height:624;width:0;" filled="f" stroked="t" coordsize="21600,21600" o:gfxdata="UEsDBAoAAAAAAIdO4kAAAAAAAAAAAAAAAAAEAAAAZHJzL1BLAwQUAAAACACHTuJAOxXtqr8AAADc&#10;AAAADwAAAGRycy9kb3ducmV2LnhtbEWPQWsCMRCF74L/IYzQi2iiYpHV6CFQWhApuh48Dptxd3Uz&#10;WTep2n/fFAq9zfDe++bNavN0jbhTF2rPGiZjBYK48LbmUsMxfxstQISIbLHxTBq+KcBm3e+tMLP+&#10;wXu6H2IpEoRDhhqqGNtMylBU5DCMfUuctLPvHMa0dqW0HT4S3DVyqtSrdFhzulBhS6ai4nr4coky&#10;vJzMu8un5nN387P8sjVGbrV+GUzUEkSkZ/w3/6U/bKqv5vD7TJp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sV7a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line id="直线 100" o:spid="_x0000_s1026" o:spt="20" style="position:absolute;left:3555;top:13327;height:0;width:629;" filled="f" stroked="t" coordsize="21600,21600" o:gfxdata="UEsDBAoAAAAAAIdO4kAAAAAAAAAAAAAAAAAEAAAAZHJzL1BLAwQUAAAACACHTuJApIvWRr8AAADc&#10;AAAADwAAAGRycy9kb3ducmV2LnhtbEWPQWsCMRCF74L/IYzQi2iigpXV6CFQWhApuh48Dptxd3Uz&#10;WTep2n/fFAq9zfDe++bNavN0jbhTF2rPGiZjBYK48LbmUsMxfxstQISIbLHxTBq+KcBm3e+tMLP+&#10;wXu6H2IpEoRDhhqqGNtMylBU5DCMfUuctLPvHMa0dqW0HT4S3DVyqtRcOqw5XaiwJVNRcT18uUQZ&#10;Xk7m3eVT87m7+Vl+2Rojt1q/DCZqCSLSM/6b/9IfNtVXr/D7TJp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SL1k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1543685</wp:posOffset>
                </wp:positionH>
                <wp:positionV relativeFrom="paragraph">
                  <wp:posOffset>40005</wp:posOffset>
                </wp:positionV>
                <wp:extent cx="399415" cy="398145"/>
                <wp:effectExtent l="4445" t="5080" r="15240" b="15875"/>
                <wp:wrapNone/>
                <wp:docPr id="98" name="组合 10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415" cy="398145"/>
                          <a:chOff x="3555" y="13013"/>
                          <a:chExt cx="629" cy="627"/>
                        </a:xfrm>
                      </wpg:grpSpPr>
                      <wpg:grpSp>
                        <wpg:cNvPr id="96" name="组合 102"/>
                        <wpg:cNvGrpSpPr/>
                        <wpg:grpSpPr>
                          <a:xfrm>
                            <a:off x="3555" y="13013"/>
                            <a:ext cx="629" cy="627"/>
                            <a:chOff x="3555" y="13013"/>
                            <a:chExt cx="629" cy="627"/>
                          </a:xfrm>
                        </wpg:grpSpPr>
                        <wps:wsp>
                          <wps:cNvPr id="94" name="矩形 103"/>
                          <wps:cNvSpPr/>
                          <wps:spPr>
                            <a:xfrm>
                              <a:off x="3555" y="13013"/>
                              <a:ext cx="629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5" name="直线 104"/>
                          <wps:cNvSpPr/>
                          <wps:spPr>
                            <a:xfrm>
                              <a:off x="3869" y="13016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97" name="直线 105"/>
                        <wps:cNvSpPr/>
                        <wps:spPr>
                          <a:xfrm>
                            <a:off x="3555" y="13327"/>
                            <a:ext cx="629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alt="学科网(www.zxxk.com)--教育资源门户，提供试卷、教案、课件、论文、素材及各类教学资源下载，还有大量而丰富的教学相关资讯！" style="position:absolute;left:0pt;margin-left:121.55pt;margin-top:3.15pt;height:31.35pt;width:31.45pt;z-index:251658240;mso-width-relative:page;mso-height-relative:page;" coordorigin="3555,13013" coordsize="629,627" o:gfxdata="UEsDBAoAAAAAAIdO4kAAAAAAAAAAAAAAAAAEAAAAZHJzL1BLAwQUAAAACACHTuJAneB3UNgAAAAI&#10;AQAADwAAAGRycy9kb3ducmV2LnhtbE2PQUvDQBSE74L/YXmCN7ubRoON2RQp6qkItoL0ts2+JqHZ&#10;tyG7Tdp/7/Nkj8MMM98Uy7PrxIhDaD1pSGYKBFLlbUu1hu/t+8MziBANWdN5Qg0XDLAsb28Kk1s/&#10;0ReOm1gLLqGQGw1NjH0uZagadCbMfI/E3sEPzkSWQy3tYCYud52cK5VJZ1rihcb0uGqwOm5OTsPH&#10;ZKbXNHkb18fD6rLbPn3+rBPU+v4uUS8gIp7jfxj+8BkdSmba+xPZIDoN88c04aiGLAXBfqoy/rZn&#10;vVAgy0JeHyh/AVBLAwQUAAAACACHTuJAsXxyl5IDAADwCgAADgAAAGRycy9lMm9Eb2MueG1s7VbJ&#10;btRAEL0j8Q8tn+CQeDyTGTJWJjkQkgsCpMAHdOz2Imx3q9uJJ5wABREgKMOBNSAWIZYDhD1RFvgY&#10;4pnhxC9Q3Z5xyIIIqzjgg13tqq6u5VVVDwzVwwBNEi58GtU0o7egIRJZ1PYjt6adOD7S068hEePI&#10;xgGNSE2bIkIbGty7ZyBhJilSjwY24QiURMJMWE3z4piZui4sj4RY9FJGImA6lIc4hiV3dZvjBLSH&#10;gV4sFCp6QrnNOLWIEPB3OGNqg0q/4xArPuo4gsQoqGlgW6zeXL3H5VsfHMCmyzHzfKtjBv4JK0Ls&#10;R3BormoYxxhNcH+bqtC3OBXUiXstGurUcXyLKB/AG6OwxZtRTieY8sU1E5flYYLQbonTT6u1jkwe&#10;48i3a1oVMhXhEHLUWplOGzPIKBgasomwIFzps0etx1daa1f2JUnSe6pePynt39/T07x6s332Vfvt&#10;dHO58en6k+bM4ufV2eZcY/39fHvhanp58ePpMyDTvD8DRHvh/frKO0k8X25eOw9E68295p1GOncx&#10;bUy3Xq6AJJyUaVtfutReWwNt7Q83mrcvpA8ffzo/1z49u770Il2Ybd2azoRb80vpudewpf184fPq&#10;GZnQhLkm+DXK2Rg7xjs/3Gwlc1R3eCi/EH1UV1CYyqFA6jGy4GepWu0zyhqygFWq9ht95Qwqlgd4&#10;krtK5TKwgWuUCkapyzzU2V4pVrO9leIBydO7p+rSuNyWfPGHU1vZltqitOoHA7WTy914bXUYm787&#10;UtAfxEYJiF8rgTEPM6IqS0iodEugL4/T3afp2gMoAZXZhCmpHE3CFACsHaC0ywj1bYIENhkX8Sih&#10;IZJETePQtVQzwZOHRZyhpysiDxU08O0RPwjUgrvjBwOOJjF0uBH1dLRvEgsilECNl4sS0xgarRPg&#10;GMiQQemLyFXnbdohvlZcUM9OiqVhw1h4mQFKgxTDZujHhCvKI9g+FNkonmLQXSKYA5o0JiS2hgIC&#10;Y0NSSjLGfrAbSSinIIKqkonJUiGpcWpPQSYnGPddD+JoKHslB5Aj0f43IATx7XTR+Tet5Q8AIZVt&#10;eTgAbRcQ6q9A6+j0lUoWlm6RwQCT/ahS/A6AAh9CLHPwDQBlYKiUylLhnwODDbDIHPhHELDRfP8W&#10;Gg5sQ4OaI7tHw8aUKWWTBJtdNOQtV91i8gmzrZ38R8PO/UChAa5Vajp3roDy3vb1WvWYjYvq4B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Cd4HdQ2AAAAAgBAAAPAAAAAAAAAAEAIAAAACIAAABkcnMv&#10;ZG93bnJldi54bWxQSwECFAAUAAAACACHTuJAsXxyl5IDAADwCgAADgAAAAAAAAABACAAAAAnAQAA&#10;ZHJzL2Uyb0RvYy54bWxQSwUGAAAAAAYABgBZAQAAKwcAAAAA&#10;">
                <o:lock v:ext="edit" aspectratio="f"/>
                <v:group id="组合 102" o:spid="_x0000_s1026" o:spt="203" style="position:absolute;left:3555;top:13013;height:627;width:629;" coordorigin="3555,13013" coordsize="629,627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3" o:spid="_x0000_s1026" o:spt="1" style="position:absolute;left:3555;top:13013;height:624;width:629;" fillcolor="#FFFFFF" filled="t" stroked="t" coordsize="21600,21600" o:gfxdata="UEsDBAoAAAAAAIdO4kAAAAAAAAAAAAAAAAAEAAAAZHJzL1BLAwQUAAAACACHTuJAl3QbyL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pIX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3Qby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04" o:spid="_x0000_s1026" o:spt="20" style="position:absolute;left:3869;top:13016;height:624;width:0;" filled="f" stroked="t" coordsize="21600,21600" o:gfxdata="UEsDBAoAAAAAAIdO4kAAAAAAAAAAAAAAAAAEAAAAZHJzL1BLAwQUAAAACACHTuJABx7CZ78AAADb&#10;AAAADwAAAGRycy9kb3ducmV2LnhtbEWPS2vDMBCE74H+B7GFXEIjJ6WhcSPnICgthFJi55DjYm39&#10;qLVyLeX176NCIMdhZr5hVuuz7cSRBt84VjCbJiCIS2carhTsivenVxA+IBvsHJOCC3lYZw+jFabG&#10;nXhLxzxUIkLYp6igDqFPpfRlTRb91PXE0ftxg8UQ5VBJM+Apwm0n50mykBYbjgs19qRrKn/zg42U&#10;SbvXH7aY6++vP/dctBut5Uap8eMseQMR6Bzu4Vv70yhYvs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cewm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line id="直线 105" o:spid="_x0000_s1026" o:spt="20" style="position:absolute;left:3555;top:13327;height:0;width:629;" filled="f" stroked="t" coordsize="21600,21600" o:gfxdata="UEsDBAoAAAAAAIdO4kAAAAAAAAAAAAAAAAAEAAAAZHJzL1BLAwQUAAAACACHTuJAmID5i78AAADb&#10;AAAADwAAAGRycy9kb3ducmV2LnhtbEWPS2vDMBCE74H+B7GFXEIjJ4WmcSPnICgthFJi55DjYm39&#10;qLVyLeX176NCIMdhZr5hVuuz7cSRBt84VjCbJiCIS2carhTsivenVxA+IBvsHJOCC3lYZw+jFabG&#10;nXhLxzxUIkLYp6igDqFPpfRlTRb91PXE0ftxg8UQ5VBJM+Apwm0n50nyIi02HBdq7EnXVP7mBxsp&#10;k3avP2wx199ff+65aDday41S48dZ8gYi0Dncw7f2p1GwXM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A+Y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40005</wp:posOffset>
                </wp:positionV>
                <wp:extent cx="399415" cy="398145"/>
                <wp:effectExtent l="4445" t="5080" r="15240" b="15875"/>
                <wp:wrapNone/>
                <wp:docPr id="103" name="组合 10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415" cy="398145"/>
                          <a:chOff x="3555" y="13013"/>
                          <a:chExt cx="629" cy="627"/>
                        </a:xfrm>
                      </wpg:grpSpPr>
                      <wpg:grpSp>
                        <wpg:cNvPr id="101" name="组合 107"/>
                        <wpg:cNvGrpSpPr/>
                        <wpg:grpSpPr>
                          <a:xfrm>
                            <a:off x="3555" y="13013"/>
                            <a:ext cx="629" cy="627"/>
                            <a:chOff x="3555" y="13013"/>
                            <a:chExt cx="629" cy="627"/>
                          </a:xfrm>
                        </wpg:grpSpPr>
                        <wps:wsp>
                          <wps:cNvPr id="99" name="矩形 108"/>
                          <wps:cNvSpPr/>
                          <wps:spPr>
                            <a:xfrm>
                              <a:off x="3555" y="13013"/>
                              <a:ext cx="629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0" name="直线 109"/>
                          <wps:cNvSpPr/>
                          <wps:spPr>
                            <a:xfrm>
                              <a:off x="3869" y="13016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102" name="直线 110"/>
                        <wps:cNvSpPr/>
                        <wps:spPr>
                          <a:xfrm>
                            <a:off x="3555" y="13327"/>
                            <a:ext cx="629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6" o:spid="_x0000_s1026" o:spt="203" alt="学科网(www.zxxk.com)--教育资源门户，提供试卷、教案、课件、论文、素材及各类教学资源下载，还有大量而丰富的教学相关资讯！" style="position:absolute;left:0pt;margin-left:40.5pt;margin-top:3.15pt;height:31.35pt;width:31.45pt;z-index:251658240;mso-width-relative:page;mso-height-relative:page;" coordorigin="3555,13013" coordsize="629,627" o:gfxdata="UEsDBAoAAAAAAIdO4kAAAAAAAAAAAAAAAAAEAAAAZHJzL1BLAwQUAAAACACHTuJAz/KZ19cAAAAH&#10;AQAADwAAAGRycy9kb3ducmV2LnhtbE2PQWvCQBSE74X+h+UJvdXdNK1ozEaKtD1JoVoovT2zzySY&#10;fRuya6L/vuupHocZZr7JV2fbioF63zjWkEwVCOLSmYYrDd+798c5CB+QDbaOScOFPKyK+7scM+NG&#10;/qJhGyoRS9hnqKEOocuk9GVNFv3UdcTRO7jeYoiyr6TpcYzltpVPSs2kxYbjQo0drWsqj9uT1fAx&#10;4viaJm/D5nhYX353L58/m4S0fpgkagki0Dn8h+GKH9GhiEx7d2LjRathnsQrQcMsBXG1n9MFiH3U&#10;CwWyyOUtf/EHUEsDBBQAAAAIAIdO4kC4qJY9mgMAAPQKAAAOAAAAZHJzL2Uyb0RvYy54bWztVktT&#10;3EYQvqcq/2FKp/gAknbZDati4WAMl1RMFckPGKTRoyJppmYEWnzCKVwQmxTLgbxIKo9KheQQiG1s&#10;KB72jzHaXZ/4C+4ZaZenKxgbVw7RQepR9/T04+vuGRppRCGaIVwENK5rZr+hIRLb1Alir659/tlY&#10;36CGRIJjB4c0JnVtlghtZPjDD4ZSZpES9WnoEI5ASSyslNU1P0mYpevC9kmERT9lJAamS3mEE1hy&#10;T3c4TkF7FOolw6jqKeUO49QmQsDf0ZypDSv9rkvs5LbrCpKgsK6BbYl6c/Wekm99eAhbHsfMD+zC&#10;DHwFKyIcxHBoT9UoTjCa5sE5VVFgcyqom/TbNNKp6wY2UT6AN6ZxxptxTqeZ8sWzUo/1wgShPROn&#10;K6u1P52Z4ChwIHdGWUMxjiBJ7b35rLmITKOqIYcIG+KV/f1He32lfbDyUZqm/XcajS+kAzf6+lqr&#10;33e+fNR5Mt/abb789s/W4vbR/lJruXn4bK2zuZp9vf1i7i7ItH5dBKKz+exw76kkNnZb3ywA0d76&#10;pfVTM1u+nzXn2w/3QBJOyrUd7jzoHByAts7z71o/fpX9vv5yYbkzt3S480+2udT+YT4Xbq/tZPce&#10;w5bOxubR/l2Z0ZR5Fjg2ztkkm+DFDy9fySQ1XB7JL4QfNRQWZntYII0E2fCzXKsNmBUN2cAq1wbN&#10;gUqOFdsHQMld5UoF2MA1y4ZZ7jJvFdurpVq+t1r6WPL07qm6NK5nS29x3bk1z+VWmfWGkbrI527A&#10;znqMrXcdKugQ4rgIxNsVwaSPGVG1JSRWiiKoQdaKGvj5r+zgN6iBQZm+lCmpHpyEJQBZF2DpkhEa&#10;OIUJbDEuknFCIySJusahb6l2gmc+EUkOn66IPFTQMHDGgjBUC+5N3Qw5msHQ48bUU2g/JRbGKK1r&#10;tUpJghpDq3VDnAAZMSh+EXvqvFM7xEnFhnouUiwNG8XCzw1QGqQYtqIgIVxRPsHOrdhBySyD9hLD&#10;JNCkMRFxNBQSGBySUpIJDsLLSEI9hTGUlUxMngpJTVFnFjI5zXjg+RBHU9krOYCcPIvXDiHTgDlT&#10;YGhtq737HDBUk3ZcHkODVYBh0VmqeVy6VQa6ZUeqlv4FQWEAMZZJeA2CcjRUyxWp8PrQ4AAucgf+&#10;IxA4br/vDQ6ls3Aw1bXj8nA4HjTlfJhgqwuHXtNVKntD5lxD+R8OF3cEBQe4WqkBXVwD5d3t5Fp1&#10;mePL6vA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gYAAFtDb250ZW50X1R5cGVzXS54bWxQSwECFAAKAAAAAACHTuJAAAAAAAAAAAAAAAAABgAA&#10;AAAAAAAAABAAAADsBAAAX3JlbHMvUEsBAhQAFAAAAAgAh07iQIoUZjzRAAAAlAEAAAsAAAAAAAAA&#10;AQAgAAAAEAUAAF9yZWxzLy5yZWxzUEsBAhQACgAAAAAAh07iQAAAAAAAAAAAAAAAAAQAAAAAAAAA&#10;AAAQAAAAAAAAAGRycy9QSwECFAAUAAAACACHTuJAz/KZ19cAAAAHAQAADwAAAAAAAAABACAAAAAi&#10;AAAAZHJzL2Rvd25yZXYueG1sUEsBAhQAFAAAAAgAh07iQLiolj2aAwAA9AoAAA4AAAAAAAAAAQAg&#10;AAAAJgEAAGRycy9lMm9Eb2MueG1sUEsFBgAAAAAGAAYAWQEAADIHAAAAAA==&#10;">
                <o:lock v:ext="edit" aspectratio="f"/>
                <v:group id="组合 107" o:spid="_x0000_s1026" o:spt="203" style="position:absolute;left:3555;top:13013;height:627;width:629;" coordorigin="3555,13013" coordsize="629,627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8" o:spid="_x0000_s1026" o:spt="1" style="position:absolute;left:3555;top:13013;height:624;width:629;" fillcolor="#FFFFFF" filled="t" stroked="t" coordsize="21600,21600" o:gfxdata="UEsDBAoAAAAAAIdO4kAAAAAAAAAAAAAAAAAEAAAAZHJzL1BLAwQUAAAACACHTuJAeXW0VrwAAADb&#10;AAAADwAAAGRycy9kb3ducmV2LnhtbEWPQYvCMBSE78L+h/AW9qaJCmKr0cMuLnrUevH2bJ5t3eal&#10;NFG7/nojCB6HmfmGmS87W4srtb5yrGE4UCCIc2cqLjTss1V/CsIHZIO1Y9LwTx6Wi4/eHFPjbryl&#10;6y4UIkLYp6ihDKFJpfR5SRb9wDXE0Tu51mKIsi2kafEW4baWI6Um0mLFcaHEhr5Lyv92F6vhWI32&#10;eN9mv8omq3HYdNn5cvjR+utzqGYgAnXhHX6110ZDksDzS/wBcv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1tF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09" o:spid="_x0000_s1026" o:spt="20" style="position:absolute;left:3869;top:13016;height:624;width:0;" filled="f" stroked="t" coordsize="21600,21600" o:gfxdata="UEsDBAoAAAAAAIdO4kAAAAAAAAAAAAAAAAAEAAAAZHJzL1BLAwQUAAAACACHTuJAK2JOMr8AAADc&#10;AAAADwAAAGRycy9kb3ducmV2LnhtbEWPQWsCMRCF7wX/Q5hCL6UmKpSyGj0ExIIU0e2hx2Ez7q7d&#10;TNZNqvbfdw5Cb2+YN9+8t1jdQqcuNKQ2soXJ2IAirqJvubbwWa5f3kCljOyxi0wWfinBajl6WGDh&#10;45X3dDnkWgmEU4EWmpz7QutUNRQwjWNPLLtjHAJmGYda+wGvAg+dnhrzqgO2LB8a7Mk1VH0ffoJQ&#10;nk9fbhPKqdt9nOOsPG2d01trnx4nZg4q0y3/m+/X717iG4kvZUSBX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iTj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line id="直线 110" o:spid="_x0000_s1026" o:spt="20" style="position:absolute;left:3555;top:13327;height:0;width:629;" filled="f" stroked="t" coordsize="21600,21600" o:gfxdata="UEsDBAoAAAAAAIdO4kAAAAAAAAAAAAAAAAAEAAAAZHJzL1BLAwQUAAAACACHTuJAtPx13r8AAADc&#10;AAAADwAAAGRycy9kb3ducmV2LnhtbEWPT2sCMRDF7wW/QxjBS9HELRRZjR4C0oJIqevB47AZd1c3&#10;k3UT/337plDobYb33m/eLFYP14ob9aHxrGE6USCIS28brjTsi/V4BiJEZIutZ9LwpACr5eBlgbn1&#10;d/6m2y5WIkE45KihjrHLpQxlTQ7DxHfESTv63mFMa19J2+M9wV0rM6XepcOG04UaOzI1lefd1SXK&#10;6+lgPlyRma/txb8Vp40xcqP1aDhVcxCRHvHf/Jf+tKm+yuD3mTSBX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8dd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40005</wp:posOffset>
                </wp:positionV>
                <wp:extent cx="399415" cy="398145"/>
                <wp:effectExtent l="4445" t="5080" r="15240" b="15875"/>
                <wp:wrapNone/>
                <wp:docPr id="113" name="组合 1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415" cy="398145"/>
                          <a:chOff x="3555" y="13013"/>
                          <a:chExt cx="629" cy="627"/>
                        </a:xfrm>
                      </wpg:grpSpPr>
                      <wpg:grpSp>
                        <wpg:cNvPr id="111" name="组合 112"/>
                        <wpg:cNvGrpSpPr/>
                        <wpg:grpSpPr>
                          <a:xfrm>
                            <a:off x="3555" y="13013"/>
                            <a:ext cx="629" cy="627"/>
                            <a:chOff x="3555" y="13013"/>
                            <a:chExt cx="629" cy="627"/>
                          </a:xfrm>
                        </wpg:grpSpPr>
                        <wps:wsp>
                          <wps:cNvPr id="109" name="矩形 113"/>
                          <wps:cNvSpPr/>
                          <wps:spPr>
                            <a:xfrm>
                              <a:off x="3555" y="13013"/>
                              <a:ext cx="629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0" name="直线 114"/>
                          <wps:cNvSpPr/>
                          <wps:spPr>
                            <a:xfrm>
                              <a:off x="3869" y="13016"/>
                              <a:ext cx="0" cy="624"/>
                            </a:xfrm>
                            <a:prstGeom prst="line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112" name="直线 115"/>
                        <wps:cNvSpPr/>
                        <wps:spPr>
                          <a:xfrm>
                            <a:off x="3555" y="13327"/>
                            <a:ext cx="629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1" o:spid="_x0000_s1026" o:spt="203" alt="学科网(www.zxxk.com)--教育资源门户，提供试卷、教案、课件、论文、素材及各类教学资源下载，还有大量而丰富的教学相关资讯！" style="position:absolute;left:0pt;margin-left:281.25pt;margin-top:3.15pt;height:31.35pt;width:31.45pt;z-index:251660288;mso-width-relative:page;mso-height-relative:page;" coordorigin="3555,13013" coordsize="629,627" o:gfxdata="UEsDBAoAAAAAAIdO4kAAAAAAAAAAAAAAAAAEAAAAZHJzL1BLAwQUAAAACACHTuJAMSZC7dgAAAAI&#10;AQAADwAAAGRycy9kb3ducmV2LnhtbE2PQUvDQBCF74L/YRnBm91Na4LGbIoU9VQEW6H0Ns1Ok9Ds&#10;bshuk/bfO570No/3ePO9YnmxnRhpCK13GpKZAkGu8qZ1tYbv7fvDE4gQ0RnsvCMNVwqwLG9vCsyN&#10;n9wXjZtYCy5xIUcNTYx9LmWoGrIYZr4nx97RDxYjy6GWZsCJy20n50pl0mLr+EODPa0aqk6bs9Xw&#10;MeH0ukjexvXpuLrut+nnbp2Q1vd3iXoBEekS/8Lwi8/oUDLTwZ+dCaLTkGbzlKMasgUI9lk+gjjw&#10;8axAloX8P6D8AVBLAwQUAAAACACHTuJAk4BQOJgDAAD1CgAADgAAAGRycy9lMm9Eb2MueG1s7ZZJ&#10;b9NAFIDvSPyHkU9waB0nTWisphzockGABPyAqT1ehO0Zzbh1yglQUQsUNRxYC2IRonCgZadqKf0x&#10;1El66l/gzThJV0RZxYEcnLHnzZu3fO/N9B2thgEaI1z4NKpoRndOQySyqO1HbkU7e2aoq1dDIsaR&#10;jQMakYo2ToR2tP/ggb6EmSRPPRrYhCNQEgkzYRXNi2Nm6rqwPBJi0U0ZiWDSoTzEMbxyV7c5TkB7&#10;GOj5XK6kJ5TbjFOLCAFfB7JJrV/pdxxixScdR5AYBRUNbIvVk6vniHzq/X3YdDlmnm+1zMA/YUWI&#10;/Qg27agawDFGo9zfpSr0LU4FdeJui4Y6dRzfIsoH8MbI7fBmmNNRpnxxzcRlnTBBaHfE6afVWifG&#10;TnHk25A7o6ChCIeQpMbyRFqbQoZhaMgmwoJ4pS+fNeZuNFZuHEqSpPt8tXpOOnC4q6t+827z0pvm&#10;+4n6Um399vP61MeNT9P1mdra59nmws30+scvFy6CTP3xFAyaC5/Xlj/IwfxS/dYkDBrvHtUf1NKZ&#10;q2ltovF6GSRhp0zb2uK15soKaGuu3qnfv5I+nVufnGlemF5bfJUuTDfuTWTCjdnF9PJbWNKcX9j4&#10;dFFmNGGuCY4Nc3aaneKtD272JpNUdXgo/yH8qKpYGO+wQKoxsuBjoVzuMYoasmCqUO41eooZK5YH&#10;QMlVhWIRpmHWKOQgdAokyxtsLS/ly9naUv6InNPbu+rSuI4tnZc/nVvI5I7c5qVZPxipvXxuB2yn&#10;x9j83aGCDiE2i0D8WhGc9jAjqraEZKVdBDlIWytQD1+kK0+gCFRuE6bEOjwJUwBae8C0zxD1bIMC&#10;m4yLeJjQEMlBRePQuFQ/wWPHRZzx0xaRmwoa+PaQHwTqhbsjxwKOxjA0uSH1a2nfJhZEKKlo5WJe&#10;Uo2h1zoBjmEYMqh+Eblqv20rxFbFOfXbS7E0bAALLzNAaZBi2Az9mHA18gi2ByMbxeMM+ksER4Em&#10;jQmJraGAwMkhR0oyxn6wH0koqCCCupKJyVIhRyPUHodUjjLuux7E0VD2yhlAR+L+Nxgy4KBpMTT7&#10;rrG0CgypdMvdAbV9MNRbAgxbraWUxaVdZqBbtqRS/jsEBT7EWCbhGwRlNJQKRanwz9FgAxeZA/8I&#10;Apv996/hkN+FgzpL9o/D5klTyE4TbLZx6HRddZXpnDK7Gsp/HPbuCAoHuFupE7p1D5SXt63vqsts&#10;3lb7v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JBgAAW0NvbnRlbnRfVHlwZXNdLnhtbFBLAQIUAAoAAAAAAIdO4kAAAAAAAAAAAAAAAAAGAAAA&#10;AAAAAAAAEAAAAOsEAABfcmVscy9QSwECFAAUAAAACACHTuJAihRmPNEAAACUAQAACwAAAAAAAAAB&#10;ACAAAAAPBQAAX3JlbHMvLnJlbHNQSwECFAAKAAAAAACHTuJAAAAAAAAAAAAAAAAABAAAAAAAAAAA&#10;ABAAAAAAAAAAZHJzL1BLAQIUABQAAAAIAIdO4kAxJkLt2AAAAAgBAAAPAAAAAAAAAAEAIAAAACIA&#10;AABkcnMvZG93bnJldi54bWxQSwECFAAUAAAACACHTuJAk4BQOJgDAAD1CgAADgAAAAAAAAABACAA&#10;AAAnAQAAZHJzL2Uyb0RvYy54bWxQSwUGAAAAAAYABgBZAQAAMQcAAAAA&#10;">
                <o:lock v:ext="edit" aspectratio="f"/>
                <v:group id="组合 112" o:spid="_x0000_s1026" o:spt="203" style="position:absolute;left:3555;top:13013;height:627;width:629;" coordorigin="3555,13013" coordsize="629,627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13" o:spid="_x0000_s1026" o:spt="1" style="position:absolute;left:3555;top:13013;height:624;width:629;" fillcolor="#FFFFFF" filled="t" stroked="t" coordsize="21600,21600" o:gfxdata="UEsDBAoAAAAAAIdO4kAAAAAAAAAAAAAAAAAEAAAAZHJzL1BLAwQUAAAACACHTuJAEcvRgrwAAADc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vlvD3TLx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L0Y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3869;top:13016;height:624;width:0;" filled="f" stroked="t" coordsize="21600,21600" o:gfxdata="UEsDBAoAAAAAAIdO4kAAAAAAAAAAAAAAAAAEAAAAZHJzL1BLAwQUAAAACACHTuJArrvY778AAADc&#10;AAAADwAAAGRycy9kb3ducmV2LnhtbEWPT2vDMAzF74V+B6NBL2V10sIYWdweDGWFUsqaHXYUsZak&#10;i+Usdv/s20+HwW5P6Omn98rN3ffqSmPsAhvIFxko4jq4jhsD79X28RlUTMgO+8Bk4IcibNbTSYmF&#10;Czd+o+spNUogHAs00KY0FFrHuiWPcREGYtl9htFjknFstBvxJnDf62WWPWmPHcuHFgeyLdVfp4sX&#10;yvz8YV99tbTHw3dYVee9tXpvzOwhz15AJbqnf/Pf9c5J/FziSxlRo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72O+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line id="直线 115" o:spid="_x0000_s1026" o:spt="20" style="position:absolute;left:3555;top:13327;height:0;width:629;" filled="f" stroked="t" coordsize="21600,21600" o:gfxdata="UEsDBAoAAAAAAIdO4kAAAAAAAAAAAAAAAAAEAAAAZHJzL1BLAwQUAAAACACHTuJAMSXjA8AAAADc&#10;AAAADwAAAGRycy9kb3ducmV2LnhtbEWPzWrDMBCE74G+g9hCLqGR7UAormUfBKWFUELjHHpcrK3t&#10;1Fq5lvLTt48Chdx2mZlvZ4vqYgdxosn3jhWkywQEceNMz62Cff369AzCB2SDg2NS8EceqvJhVmBu&#10;3Jk/6bQLrYgQ9jkq6EIYcyl905FFv3QjcdS+3WQxxHVqpZnwHOF2kFmSrKXFnuOFDkfSHTU/u6ON&#10;lMXhS7/ZOtPbj1+3qg8breVGqfljmryACHQJd/N/+t3E+mkGt2fiBLK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JeMD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rFonts w:ascii="宋体" w:hAnsi="宋体" w:eastAsia="宋体"/>
          <w:sz w:val="24"/>
        </w:rPr>
      </w:pPr>
    </w:p>
    <w:p>
      <w:pPr>
        <w:spacing w:line="360" w:lineRule="auto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bCs/>
          <w:sz w:val="24"/>
        </w:rPr>
        <w:t>7.</w:t>
      </w:r>
      <w:r>
        <w:rPr>
          <w:rFonts w:hint="eastAsia" w:ascii="宋体" w:hAnsi="宋体" w:eastAsia="宋体"/>
          <w:b/>
          <w:bCs/>
          <w:sz w:val="24"/>
        </w:rPr>
        <w:t>我能填空。</w:t>
      </w:r>
      <w:r>
        <w:rPr>
          <w:rFonts w:hint="eastAsia" w:ascii="宋体" w:hAnsi="宋体" w:eastAsia="宋体"/>
          <w:b/>
          <w:sz w:val="24"/>
        </w:rPr>
        <w:t>（</w:t>
      </w:r>
      <w:r>
        <w:rPr>
          <w:rFonts w:ascii="宋体" w:hAnsi="宋体" w:eastAsia="宋体"/>
          <w:b/>
          <w:sz w:val="24"/>
        </w:rPr>
        <w:t>6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afterLines="5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①</w:t>
      </w:r>
      <w:r>
        <w:rPr>
          <w:rFonts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  <w:u w:val="single"/>
        </w:rPr>
        <w:t xml:space="preserve">     </w:t>
      </w:r>
      <w:r>
        <w:rPr>
          <w:rFonts w:ascii="宋体" w:hAnsi="宋体" w:eastAsia="宋体"/>
          <w:sz w:val="24"/>
          <w:u w:val="single"/>
        </w:rPr>
        <w:drawing>
          <wp:inline distT="0" distB="0" distL="114300" distR="114300">
            <wp:extent cx="38100" cy="15240"/>
            <wp:effectExtent l="0" t="0" r="0" b="0"/>
            <wp:docPr id="11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4"/>
          <w:u w:val="single"/>
        </w:rPr>
        <w:t xml:space="preserve"> 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流</w:t>
      </w:r>
      <w:r>
        <w:rPr>
          <w:rFonts w:ascii="宋体" w:hAnsi="宋体" w:eastAsia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/>
          <w:sz w:val="24"/>
        </w:rPr>
        <w:t>，疑是银河落九天。</w:t>
      </w:r>
    </w:p>
    <w:p>
      <w:pPr>
        <w:spacing w:afterLines="50" w:line="360" w:lineRule="auto"/>
        <w:ind w:firstLine="120" w:firstLineChars="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皆图画，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不文章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ascii="宋体" w:hAnsi="宋体" w:eastAsia="宋体"/>
          <w:sz w:val="24"/>
        </w:rPr>
        <w:t xml:space="preserve"> 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</w:t>
      </w:r>
      <w:r>
        <w:rPr>
          <w:rFonts w:ascii="宋体" w:hAnsi="宋体" w:eastAsia="宋体"/>
          <w:sz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u w:val="single"/>
        </w:rPr>
        <w:drawing>
          <wp:inline distT="0" distB="0" distL="114300" distR="114300">
            <wp:extent cx="38100" cy="22860"/>
            <wp:effectExtent l="0" t="0" r="0" b="5715"/>
            <wp:docPr id="1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4"/>
          <w:u w:val="single"/>
        </w:rPr>
        <w:t xml:space="preserve">  </w:t>
      </w:r>
      <w:r>
        <w:rPr>
          <w:rFonts w:hint="eastAsia" w:ascii="宋体" w:hAnsi="宋体" w:eastAsia="宋体"/>
          <w:sz w:val="24"/>
        </w:rPr>
        <w:t>，黄河入海流。</w:t>
      </w:r>
      <w:r>
        <w:rPr>
          <w:rFonts w:ascii="宋体" w:hAnsi="宋体" w:eastAsia="宋体"/>
          <w:color w:val="FFFFFF"/>
          <w:sz w:val="4"/>
        </w:rPr>
        <w:t>[</w:t>
      </w:r>
      <w:r>
        <w:rPr>
          <w:rFonts w:hint="eastAsia" w:ascii="宋体" w:hAnsi="宋体" w:eastAsia="宋体"/>
          <w:color w:val="FFFFFF"/>
          <w:sz w:val="4"/>
        </w:rPr>
        <w:t>来源</w:t>
      </w:r>
      <w:r>
        <w:rPr>
          <w:rFonts w:ascii="宋体" w:hAnsi="宋体" w:eastAsia="宋体"/>
          <w:color w:val="FFFFFF"/>
          <w:sz w:val="4"/>
        </w:rPr>
        <w:t>:</w:t>
      </w:r>
      <w:r>
        <w:rPr>
          <w:rFonts w:hint="eastAsia" w:ascii="宋体" w:hAnsi="宋体" w:eastAsia="宋体"/>
          <w:color w:val="FFFFFF"/>
          <w:sz w:val="4"/>
        </w:rPr>
        <w:t>学。科。网</w:t>
      </w:r>
      <w:r>
        <w:rPr>
          <w:rFonts w:ascii="宋体" w:hAnsi="宋体" w:eastAsia="宋体"/>
          <w:color w:val="FFFFFF"/>
          <w:sz w:val="4"/>
        </w:rPr>
        <w:t>]</w:t>
      </w:r>
    </w:p>
    <w:p>
      <w:pPr>
        <w:spacing w:line="360" w:lineRule="auto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8.</w:t>
      </w:r>
      <w:r>
        <w:rPr>
          <w:rFonts w:hint="eastAsia" w:ascii="宋体" w:hAnsi="宋体" w:eastAsia="宋体"/>
          <w:b/>
          <w:sz w:val="24"/>
        </w:rPr>
        <w:t>查字典。（</w:t>
      </w:r>
      <w:r>
        <w:rPr>
          <w:rFonts w:ascii="宋体" w:hAnsi="宋体" w:eastAsia="宋体"/>
          <w:b/>
          <w:sz w:val="24"/>
        </w:rPr>
        <w:t>4</w:t>
      </w:r>
      <w:r>
        <w:rPr>
          <w:rFonts w:hint="eastAsia" w:ascii="宋体" w:hAnsi="宋体" w:eastAsia="宋体"/>
          <w:b/>
          <w:sz w:val="24"/>
        </w:rPr>
        <w:t>分）</w:t>
      </w:r>
    </w:p>
    <w:tbl>
      <w:tblPr>
        <w:tblStyle w:val="5"/>
        <w:tblW w:w="80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908"/>
        <w:gridCol w:w="2316"/>
        <w:gridCol w:w="1231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要查的字</w:t>
            </w:r>
          </w:p>
        </w:tc>
        <w:tc>
          <w:tcPr>
            <w:tcW w:w="908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部首</w:t>
            </w:r>
          </w:p>
        </w:tc>
        <w:tc>
          <w:tcPr>
            <w:tcW w:w="231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除去部首有几画</w:t>
            </w:r>
          </w:p>
        </w:tc>
        <w:tc>
          <w:tcPr>
            <w:tcW w:w="123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读音</w:t>
            </w:r>
          </w:p>
        </w:tc>
        <w:tc>
          <w:tcPr>
            <w:tcW w:w="172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组一个词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猫</w:t>
            </w:r>
          </w:p>
        </w:tc>
        <w:tc>
          <w:tcPr>
            <w:tcW w:w="908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犭</w:t>
            </w:r>
          </w:p>
        </w:tc>
        <w:tc>
          <w:tcPr>
            <w:tcW w:w="231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八画</w:t>
            </w:r>
          </w:p>
        </w:tc>
        <w:tc>
          <w:tcPr>
            <w:tcW w:w="123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2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小猫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巨</w:t>
            </w:r>
          </w:p>
        </w:tc>
        <w:tc>
          <w:tcPr>
            <w:tcW w:w="908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16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31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25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它</w:t>
            </w:r>
          </w:p>
        </w:tc>
        <w:tc>
          <w:tcPr>
            <w:tcW w:w="908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16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31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25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9.</w:t>
      </w:r>
      <w:r>
        <w:rPr>
          <w:rFonts w:hint="eastAsia" w:ascii="宋体" w:hAnsi="宋体" w:eastAsia="宋体"/>
          <w:b/>
          <w:sz w:val="24"/>
        </w:rPr>
        <w:t>我能照样子写一写。（</w:t>
      </w:r>
      <w:r>
        <w:rPr>
          <w:rFonts w:hint="eastAsia" w:ascii="宋体" w:hAnsi="宋体" w:eastAsia="宋体" w:cs="宋体"/>
          <w:sz w:val="24"/>
        </w:rPr>
        <w:t>①</w:t>
      </w:r>
      <w:r>
        <w:rPr>
          <w:rFonts w:ascii="宋体" w:hAnsi="宋体" w:eastAsia="宋体" w:cs="宋体"/>
          <w:sz w:val="24"/>
        </w:rPr>
        <w:t>—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hint="eastAsia" w:ascii="宋体" w:hAnsi="宋体" w:eastAsia="宋体"/>
          <w:b/>
          <w:sz w:val="24"/>
        </w:rPr>
        <w:t>题每空</w:t>
      </w:r>
      <w:r>
        <w:rPr>
          <w:rFonts w:ascii="宋体" w:hAnsi="宋体" w:eastAsia="宋体"/>
          <w:b/>
          <w:sz w:val="24"/>
        </w:rPr>
        <w:t>0.5</w:t>
      </w:r>
      <w:r>
        <w:rPr>
          <w:rFonts w:hint="eastAsia" w:ascii="宋体" w:hAnsi="宋体" w:eastAsia="宋体"/>
          <w:b/>
          <w:sz w:val="24"/>
        </w:rPr>
        <w:t>分，</w:t>
      </w:r>
      <w:r>
        <w:rPr>
          <w:rFonts w:hint="eastAsia" w:ascii="宋体" w:hAnsi="宋体" w:eastAsia="宋体" w:cs="宋体"/>
          <w:sz w:val="24"/>
        </w:rPr>
        <w:t>⑤</w:t>
      </w:r>
      <w:r>
        <w:rPr>
          <w:rFonts w:ascii="宋体" w:hAnsi="宋体" w:eastAsia="宋体" w:cs="宋体"/>
          <w:sz w:val="24"/>
        </w:rPr>
        <w:t>—</w:t>
      </w:r>
      <w:r>
        <w:rPr>
          <w:rFonts w:hint="eastAsia" w:ascii="宋体" w:hAnsi="宋体" w:eastAsia="宋体" w:cs="宋体"/>
          <w:sz w:val="24"/>
        </w:rPr>
        <w:t>⑦</w:t>
      </w:r>
      <w:r>
        <w:rPr>
          <w:rFonts w:hint="eastAsia" w:ascii="宋体" w:hAnsi="宋体" w:eastAsia="宋体"/>
          <w:b/>
          <w:sz w:val="24"/>
        </w:rPr>
        <w:t>题每题</w:t>
      </w:r>
      <w:r>
        <w:rPr>
          <w:rFonts w:ascii="宋体" w:hAnsi="宋体" w:eastAsia="宋体"/>
          <w:b/>
          <w:sz w:val="24"/>
        </w:rPr>
        <w:t>3</w:t>
      </w:r>
      <w:r>
        <w:rPr>
          <w:rFonts w:hint="eastAsia" w:ascii="宋体" w:hAnsi="宋体" w:eastAsia="宋体"/>
          <w:b/>
          <w:sz w:val="24"/>
        </w:rPr>
        <w:t>分，共</w:t>
      </w:r>
      <w:r>
        <w:rPr>
          <w:rFonts w:ascii="宋体" w:hAnsi="宋体" w:eastAsia="宋体"/>
          <w:b/>
          <w:sz w:val="24"/>
        </w:rPr>
        <w:t>14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①</w:t>
      </w:r>
      <w:r>
        <w:rPr>
          <w:rFonts w:hint="eastAsia" w:ascii="宋体" w:hAnsi="宋体" w:eastAsia="宋体"/>
          <w:sz w:val="24"/>
        </w:rPr>
        <w:t>隐隐约约</w:t>
      </w:r>
      <w:r>
        <w:rPr>
          <w:rFonts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  <w:u w:val="single"/>
        </w:rPr>
        <w:t xml:space="preserve">               </w:t>
      </w:r>
      <w:r>
        <w:rPr>
          <w:rFonts w:ascii="宋体" w:hAnsi="宋体" w:eastAsia="宋体"/>
          <w:sz w:val="24"/>
        </w:rPr>
        <w:t xml:space="preserve">   </w:t>
      </w:r>
      <w:r>
        <w:rPr>
          <w:rFonts w:hint="eastAsia" w:ascii="宋体" w:hAnsi="宋体" w:eastAsia="宋体"/>
          <w:sz w:val="24"/>
        </w:rPr>
        <w:t>又高又大</w:t>
      </w:r>
      <w:r>
        <w:rPr>
          <w:rFonts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  <w:u w:val="single"/>
        </w:rPr>
        <w:t xml:space="preserve">               </w:t>
      </w:r>
      <w:r>
        <w:rPr>
          <w:rFonts w:ascii="宋体" w:hAnsi="宋体" w:eastAsia="宋体"/>
          <w:sz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</w:rPr>
        <w:t>②</w:t>
      </w:r>
      <w:r>
        <w:rPr>
          <w:rFonts w:hint="eastAsia" w:ascii="宋体" w:hAnsi="宋体" w:eastAsia="宋体"/>
          <w:sz w:val="24"/>
        </w:rPr>
        <w:t>红色：火红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桃红</w:t>
      </w:r>
      <w:r>
        <w:rPr>
          <w:rFonts w:ascii="宋体" w:hAnsi="宋体" w:eastAsia="宋体"/>
          <w:sz w:val="24"/>
        </w:rPr>
        <w:t xml:space="preserve">     </w:t>
      </w:r>
      <w:r>
        <w:rPr>
          <w:rFonts w:hint="eastAsia" w:ascii="宋体" w:hAnsi="宋体" w:eastAsia="宋体"/>
          <w:sz w:val="24"/>
        </w:rPr>
        <w:t>黄色：</w:t>
      </w:r>
      <w:r>
        <w:rPr>
          <w:rFonts w:ascii="宋体" w:hAnsi="宋体" w:eastAsia="宋体"/>
          <w:sz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</w:rPr>
        <w:t>、</w:t>
      </w:r>
      <w:r>
        <w:rPr>
          <w:rFonts w:ascii="宋体" w:hAnsi="宋体" w:eastAsia="宋体"/>
          <w:sz w:val="24"/>
          <w:u w:val="single"/>
        </w:rPr>
        <w:t xml:space="preserve">            </w:t>
      </w:r>
    </w:p>
    <w:p>
      <w:pPr>
        <w:spacing w:line="360" w:lineRule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③</w:t>
      </w:r>
      <w:r>
        <w:rPr>
          <w:rFonts w:hint="eastAsia" w:ascii="宋体" w:hAnsi="宋体" w:eastAsia="宋体"/>
          <w:bCs/>
          <w:sz w:val="24"/>
        </w:rPr>
        <w:t>一（颗）星</w:t>
      </w:r>
      <w:r>
        <w:rPr>
          <w:rFonts w:ascii="宋体" w:hAnsi="宋体" w:eastAsia="宋体"/>
          <w:bCs/>
          <w:sz w:val="24"/>
        </w:rPr>
        <w:t xml:space="preserve">   </w:t>
      </w:r>
      <w:r>
        <w:rPr>
          <w:rFonts w:hint="eastAsia" w:ascii="宋体" w:hAnsi="宋体" w:eastAsia="宋体"/>
          <w:bCs/>
          <w:sz w:val="24"/>
        </w:rPr>
        <w:t>一（</w:t>
      </w:r>
      <w:r>
        <w:rPr>
          <w:rFonts w:ascii="宋体" w:hAnsi="宋体" w:eastAsia="宋体"/>
          <w:bCs/>
          <w:sz w:val="24"/>
        </w:rPr>
        <w:t xml:space="preserve">       </w:t>
      </w:r>
      <w:r>
        <w:rPr>
          <w:rFonts w:hint="eastAsia" w:ascii="宋体" w:hAnsi="宋体" w:eastAsia="宋体"/>
          <w:bCs/>
          <w:sz w:val="24"/>
        </w:rPr>
        <w:t>）桥</w:t>
      </w:r>
      <w:r>
        <w:rPr>
          <w:rFonts w:ascii="宋体" w:hAnsi="宋体" w:eastAsia="宋体"/>
          <w:bCs/>
          <w:sz w:val="24"/>
        </w:rPr>
        <w:t xml:space="preserve">     </w:t>
      </w:r>
      <w:r>
        <w:rPr>
          <w:rFonts w:hint="eastAsia" w:ascii="宋体" w:hAnsi="宋体" w:eastAsia="宋体"/>
          <w:bCs/>
          <w:sz w:val="24"/>
        </w:rPr>
        <w:t>一（</w:t>
      </w:r>
      <w:r>
        <w:rPr>
          <w:rFonts w:ascii="宋体" w:hAnsi="宋体" w:eastAsia="宋体"/>
          <w:bCs/>
          <w:sz w:val="24"/>
        </w:rPr>
        <w:t xml:space="preserve">       </w:t>
      </w:r>
      <w:r>
        <w:rPr>
          <w:rFonts w:hint="eastAsia" w:ascii="宋体" w:hAnsi="宋体" w:eastAsia="宋体"/>
          <w:bCs/>
          <w:sz w:val="24"/>
        </w:rPr>
        <w:t>）花</w:t>
      </w:r>
      <w:r>
        <w:rPr>
          <w:rFonts w:ascii="宋体" w:hAnsi="宋体" w:eastAsia="宋体"/>
          <w:bCs/>
          <w:sz w:val="24"/>
        </w:rPr>
        <w:t xml:space="preserve">   </w:t>
      </w:r>
      <w:r>
        <w:rPr>
          <w:rFonts w:ascii="宋体" w:hAnsi="宋体" w:eastAsia="宋体"/>
          <w:bCs/>
          <w:sz w:val="24"/>
        </w:rPr>
        <w:drawing>
          <wp:inline distT="0" distB="0" distL="114300" distR="114300">
            <wp:extent cx="38100" cy="15240"/>
            <wp:effectExtent l="0" t="0" r="0" b="0"/>
            <wp:docPr id="11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Cs/>
          <w:sz w:val="24"/>
        </w:rPr>
        <w:t xml:space="preserve">  </w:t>
      </w:r>
      <w:r>
        <w:rPr>
          <w:rFonts w:hint="eastAsia" w:ascii="宋体" w:hAnsi="宋体" w:eastAsia="宋体"/>
          <w:bCs/>
          <w:sz w:val="24"/>
        </w:rPr>
        <w:t>一（</w:t>
      </w:r>
      <w:r>
        <w:rPr>
          <w:rFonts w:ascii="宋体" w:hAnsi="宋体" w:eastAsia="宋体"/>
          <w:bCs/>
          <w:sz w:val="24"/>
        </w:rPr>
        <w:t xml:space="preserve">       </w:t>
      </w:r>
      <w:r>
        <w:rPr>
          <w:rFonts w:hint="eastAsia" w:ascii="宋体" w:hAnsi="宋体" w:eastAsia="宋体"/>
          <w:bCs/>
          <w:sz w:val="24"/>
        </w:rPr>
        <w:t>）沙滩</w:t>
      </w:r>
    </w:p>
    <w:p>
      <w:pPr>
        <w:spacing w:line="360" w:lineRule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④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/>
          <w:bCs/>
          <w:sz w:val="24"/>
        </w:rPr>
        <w:t>练）舞蹈</w:t>
      </w:r>
      <w:r>
        <w:rPr>
          <w:rFonts w:ascii="宋体" w:hAnsi="宋体" w:eastAsia="宋体"/>
          <w:bCs/>
          <w:sz w:val="24"/>
        </w:rPr>
        <w:t xml:space="preserve">   </w:t>
      </w:r>
      <w:r>
        <w:rPr>
          <w:rFonts w:hint="eastAsia" w:ascii="宋体" w:hAnsi="宋体" w:eastAsia="宋体"/>
          <w:bCs/>
          <w:sz w:val="24"/>
        </w:rPr>
        <w:t>（</w:t>
      </w:r>
      <w:r>
        <w:rPr>
          <w:rFonts w:ascii="宋体" w:hAnsi="宋体" w:eastAsia="宋体"/>
          <w:bCs/>
          <w:sz w:val="24"/>
        </w:rPr>
        <w:t xml:space="preserve">        </w:t>
      </w:r>
      <w:r>
        <w:rPr>
          <w:rFonts w:hint="eastAsia" w:ascii="宋体" w:hAnsi="宋体" w:eastAsia="宋体"/>
          <w:bCs/>
          <w:sz w:val="24"/>
        </w:rPr>
        <w:t>）围棋</w:t>
      </w:r>
      <w:r>
        <w:rPr>
          <w:rFonts w:ascii="宋体" w:hAnsi="宋体" w:eastAsia="宋体"/>
          <w:bCs/>
          <w:sz w:val="24"/>
        </w:rPr>
        <w:t xml:space="preserve">    </w:t>
      </w:r>
      <w:r>
        <w:rPr>
          <w:rFonts w:hint="eastAsia" w:ascii="宋体" w:hAnsi="宋体" w:eastAsia="宋体"/>
          <w:bCs/>
          <w:sz w:val="24"/>
        </w:rPr>
        <w:t>（</w:t>
      </w:r>
      <w:r>
        <w:rPr>
          <w:rFonts w:ascii="宋体" w:hAnsi="宋体" w:eastAsia="宋体"/>
          <w:bCs/>
          <w:sz w:val="24"/>
        </w:rPr>
        <w:t xml:space="preserve">        </w:t>
      </w:r>
      <w:r>
        <w:rPr>
          <w:rFonts w:hint="eastAsia" w:ascii="宋体" w:hAnsi="宋体" w:eastAsia="宋体"/>
          <w:bCs/>
          <w:sz w:val="24"/>
        </w:rPr>
        <w:t>）铜号</w:t>
      </w:r>
      <w:r>
        <w:rPr>
          <w:rFonts w:ascii="宋体" w:hAnsi="宋体" w:eastAsia="宋体"/>
          <w:bCs/>
          <w:sz w:val="24"/>
        </w:rPr>
        <w:t xml:space="preserve">    </w:t>
      </w:r>
      <w:r>
        <w:rPr>
          <w:rFonts w:hint="eastAsia" w:ascii="宋体" w:hAnsi="宋体" w:eastAsia="宋体"/>
          <w:bCs/>
          <w:sz w:val="24"/>
        </w:rPr>
        <w:t>称（</w:t>
      </w:r>
      <w:r>
        <w:rPr>
          <w:rFonts w:ascii="宋体" w:hAnsi="宋体" w:eastAsia="宋体"/>
          <w:bCs/>
          <w:sz w:val="24"/>
        </w:rPr>
        <w:t xml:space="preserve">       </w:t>
      </w:r>
      <w:r>
        <w:rPr>
          <w:rFonts w:hint="eastAsia" w:ascii="宋体" w:hAnsi="宋体" w:eastAsia="宋体"/>
          <w:bCs/>
          <w:sz w:val="24"/>
        </w:rPr>
        <w:t>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⑤</w:t>
      </w:r>
      <w:r>
        <w:rPr>
          <w:rFonts w:hint="eastAsia" w:ascii="宋体" w:hAnsi="宋体" w:eastAsia="宋体" w:cs="宋体"/>
          <w:sz w:val="24"/>
        </w:rPr>
        <w:t>我的脾气可怪了，</w:t>
      </w:r>
      <w:r>
        <w:rPr>
          <w:rFonts w:hint="eastAsia" w:ascii="宋体" w:hAnsi="宋体" w:eastAsia="宋体"/>
          <w:sz w:val="24"/>
          <w:em w:val="dot"/>
        </w:rPr>
        <w:t>有时候</w:t>
      </w:r>
      <w:r>
        <w:rPr>
          <w:rFonts w:hint="eastAsia" w:ascii="宋体" w:hAnsi="宋体" w:eastAsia="宋体" w:cs="宋体"/>
          <w:sz w:val="24"/>
        </w:rPr>
        <w:t>我很温和，</w:t>
      </w:r>
      <w:r>
        <w:rPr>
          <w:rFonts w:hint="eastAsia" w:ascii="宋体" w:hAnsi="宋体" w:eastAsia="宋体"/>
          <w:sz w:val="24"/>
          <w:em w:val="dot"/>
        </w:rPr>
        <w:t>有时候</w:t>
      </w:r>
      <w:r>
        <w:rPr>
          <w:rFonts w:hint="eastAsia" w:ascii="宋体" w:hAnsi="宋体" w:eastAsia="宋体" w:cs="宋体"/>
          <w:sz w:val="24"/>
        </w:rPr>
        <w:t>我很暴躁。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⑥</w:t>
      </w:r>
      <w:r>
        <w:rPr>
          <w:rFonts w:hint="eastAsia" w:ascii="宋体" w:hAnsi="宋体" w:eastAsia="宋体" w:cs="宋体"/>
          <w:sz w:val="24"/>
        </w:rPr>
        <w:t>仙桃石</w:t>
      </w:r>
      <w:r>
        <w:rPr>
          <w:rFonts w:hint="eastAsia" w:ascii="宋体" w:hAnsi="宋体" w:eastAsia="宋体"/>
          <w:sz w:val="24"/>
          <w:em w:val="dot"/>
        </w:rPr>
        <w:t>好像</w:t>
      </w:r>
      <w:r>
        <w:rPr>
          <w:rFonts w:hint="eastAsia" w:ascii="宋体" w:hAnsi="宋体" w:eastAsia="宋体" w:cs="宋体"/>
          <w:sz w:val="24"/>
        </w:rPr>
        <w:t>一个大桃子。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/>
          <w:sz w:val="24"/>
          <w:u w:val="single"/>
        </w:rPr>
        <w:t xml:space="preserve">                                </w:t>
      </w:r>
      <w:r>
        <w:rPr>
          <w:rFonts w:ascii="宋体" w:hAnsi="宋体" w:eastAsia="宋体"/>
          <w:sz w:val="24"/>
          <w:u w:val="single"/>
        </w:rPr>
        <w:drawing>
          <wp:inline distT="0" distB="0" distL="114300" distR="114300">
            <wp:extent cx="38100" cy="22860"/>
            <wp:effectExtent l="0" t="0" r="0" b="5715"/>
            <wp:docPr id="11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4"/>
          <w:u w:val="single"/>
        </w:rPr>
        <w:t xml:space="preserve">                                        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</w:rPr>
        <w:t>⑦</w:t>
      </w:r>
      <w:r>
        <w:rPr>
          <w:rFonts w:hint="eastAsia" w:ascii="宋体" w:hAnsi="宋体" w:eastAsia="宋体" w:cs="宋体"/>
          <w:sz w:val="24"/>
        </w:rPr>
        <w:t>我</w:t>
      </w:r>
      <w:r>
        <w:rPr>
          <w:rFonts w:hint="eastAsia" w:ascii="宋体" w:hAnsi="宋体" w:eastAsia="宋体"/>
          <w:sz w:val="24"/>
          <w:em w:val="dot"/>
        </w:rPr>
        <w:t>在</w:t>
      </w:r>
      <w:r>
        <w:rPr>
          <w:rFonts w:hint="eastAsia" w:ascii="宋体" w:hAnsi="宋体" w:eastAsia="宋体" w:cs="宋体"/>
          <w:sz w:val="24"/>
        </w:rPr>
        <w:t>池子里睡觉，</w:t>
      </w:r>
      <w:r>
        <w:rPr>
          <w:rFonts w:hint="eastAsia" w:ascii="宋体" w:hAnsi="宋体" w:eastAsia="宋体"/>
          <w:sz w:val="24"/>
          <w:em w:val="dot"/>
        </w:rPr>
        <w:t>在</w:t>
      </w:r>
      <w:r>
        <w:rPr>
          <w:rFonts w:hint="eastAsia" w:ascii="宋体" w:hAnsi="宋体" w:eastAsia="宋体" w:cs="宋体"/>
          <w:sz w:val="24"/>
        </w:rPr>
        <w:t>小溪里散步，</w:t>
      </w:r>
      <w:r>
        <w:rPr>
          <w:rFonts w:hint="eastAsia" w:ascii="宋体" w:hAnsi="宋体" w:eastAsia="宋体"/>
          <w:sz w:val="24"/>
          <w:em w:val="dot"/>
        </w:rPr>
        <w:t>在</w:t>
      </w:r>
      <w:r>
        <w:rPr>
          <w:rFonts w:hint="eastAsia" w:ascii="宋体" w:hAnsi="宋体" w:eastAsia="宋体" w:cs="宋体"/>
          <w:sz w:val="24"/>
        </w:rPr>
        <w:t>江河里奔跑，</w:t>
      </w:r>
      <w:r>
        <w:rPr>
          <w:rFonts w:hint="eastAsia" w:ascii="宋体" w:hAnsi="宋体" w:eastAsia="宋体"/>
          <w:sz w:val="24"/>
          <w:em w:val="dot"/>
        </w:rPr>
        <w:t>在</w:t>
      </w:r>
      <w:r>
        <w:rPr>
          <w:rFonts w:hint="eastAsia" w:ascii="宋体" w:hAnsi="宋体" w:eastAsia="宋体" w:cs="宋体"/>
          <w:sz w:val="24"/>
        </w:rPr>
        <w:t>海洋里跳舞、唱歌、开大会。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  <w:u w:val="single"/>
        </w:rPr>
        <w:t xml:space="preserve">                                                                    </w:t>
      </w:r>
      <w:r>
        <w:rPr>
          <w:rFonts w:ascii="宋体" w:hAnsi="宋体" w:eastAsia="宋体"/>
          <w:sz w:val="24"/>
          <w:u w:val="single"/>
        </w:rPr>
        <w:drawing>
          <wp:inline distT="0" distB="0" distL="114300" distR="114300">
            <wp:extent cx="38100" cy="15240"/>
            <wp:effectExtent l="0" t="0" r="0" b="0"/>
            <wp:docPr id="120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4"/>
          <w:u w:val="single"/>
        </w:rPr>
        <w:t xml:space="preserve">    </w:t>
      </w:r>
    </w:p>
    <w:p>
      <w:pPr>
        <w:spacing w:line="360" w:lineRule="auto"/>
        <w:ind w:firstLine="240" w:firstLineChars="100"/>
        <w:rPr>
          <w:b/>
          <w:sz w:val="24"/>
        </w:rPr>
      </w:pPr>
      <w:r>
        <w:rPr>
          <w:b/>
          <w:sz w:val="24"/>
        </w:rPr>
        <w:t>10.</w:t>
      </w:r>
      <w:r>
        <w:rPr>
          <w:rFonts w:hint="eastAsia"/>
          <w:b/>
          <w:sz w:val="24"/>
        </w:rPr>
        <w:t>按课文内容排顺序。（</w:t>
      </w:r>
      <w:r>
        <w:rPr>
          <w:b/>
          <w:sz w:val="24"/>
        </w:rPr>
        <w:t>5</w:t>
      </w:r>
      <w:r>
        <w:rPr>
          <w:rFonts w:hint="eastAsia"/>
          <w:b/>
          <w:sz w:val="24"/>
        </w:rPr>
        <w:t>分）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）又过了几天，他们长出了两条前腿。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）过了几天，小蝌蚪长出了两条后腿。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drawing>
          <wp:inline distT="0" distB="0" distL="114300" distR="114300">
            <wp:extent cx="38100" cy="15240"/>
            <wp:effectExtent l="0" t="0" r="0" b="0"/>
            <wp:docPr id="121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）池塘里有一群小蝌蚪，大大的脑袋，黑灰色的身子，甩着长长的尾巴。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）没过多久，他们的尾巴不见了，变成了一只青蛙。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 xml:space="preserve">  </w:t>
      </w:r>
      <w:r>
        <w:rPr>
          <w:sz w:val="24"/>
        </w:rPr>
        <w:drawing>
          <wp:inline distT="0" distB="0" distL="114300" distR="114300">
            <wp:extent cx="38100" cy="15240"/>
            <wp:effectExtent l="0" t="0" r="0" b="0"/>
            <wp:docPr id="122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  <w:r>
        <w:rPr>
          <w:rFonts w:hint="eastAsia"/>
          <w:sz w:val="24"/>
        </w:rPr>
        <w:t>）现在，他们正天天帮农民伯伯着害虫呢！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:Z+xx+k.Com]</w:t>
      </w:r>
    </w:p>
    <w:p>
      <w:pPr>
        <w:spacing w:line="360" w:lineRule="auto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三、阅读理解。（</w:t>
      </w:r>
      <w:r>
        <w:rPr>
          <w:rFonts w:ascii="宋体" w:hAnsi="宋体" w:eastAsia="宋体"/>
          <w:b/>
          <w:sz w:val="24"/>
        </w:rPr>
        <w:t>10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小猴栽树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　　春天，小猴子在山坡上栽了排梨树。它告诉小伙伴们：“我栽的梨树要结梨子啦！”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　　小山羊正在栽杏树，它对小猴子说：“兄弟，你高兴得太早了。梨树要五年才结果呢！”小猴子一听，心里凉了，忙问山羊：“你栽的杏树几年结果呀？”山羊回答说：“只要四年。”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　　小猴子连忙把梨树拔了，改栽杏树，又告诉伙伴们：“我的杏树四年就能结杏子。”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　　小黄牛正在给果树施肥，它抬起头来对小猴子说：“吹什么，我种的桃树三年就能结大桃子！”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　　小猴子很后悔自己栽了杏树，又连夜拔掉杏树，栽上了桃树。然后，它又开始吹嘘了。</w:t>
      </w:r>
    </w:p>
    <w:p>
      <w:pPr>
        <w:widowControl/>
        <w:spacing w:line="360" w:lineRule="auto"/>
        <w:ind w:firstLine="480"/>
        <w:jc w:val="left"/>
        <w:rPr>
          <w:rFonts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小白马正在给橘子树浇水，它告诉小猴：“我种的橘子树只要两年就能结果了。”小猴子一听，又动心了，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                           </w:t>
      </w:r>
      <w:r>
        <w:rPr>
          <w:rFonts w:ascii="宋体" w:hAnsi="宋体" w:eastAsia="宋体" w:cs="宋体"/>
          <w:kern w:val="0"/>
          <w:sz w:val="24"/>
          <w:u w:val="single"/>
        </w:rPr>
        <w:drawing>
          <wp:inline distT="0" distB="0" distL="114300" distR="114300">
            <wp:extent cx="38100" cy="15240"/>
            <wp:effectExtent l="0" t="0" r="0" b="0"/>
            <wp:docPr id="12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             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  <w:u w:val="single"/>
        </w:rPr>
        <w:drawing>
          <wp:inline distT="0" distB="0" distL="114300" distR="114300">
            <wp:extent cx="38100" cy="15240"/>
            <wp:effectExtent l="0" t="0" r="0" b="0"/>
            <wp:docPr id="12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kern w:val="0"/>
          <w:sz w:val="24"/>
        </w:rPr>
        <w:t>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　　几年后，漫山遍野的果树丰收了</w:t>
      </w:r>
      <w:r>
        <w:rPr>
          <w:rFonts w:ascii="宋体" w:hAnsi="宋体" w:eastAsia="宋体" w:cs="宋体"/>
          <w:kern w:val="0"/>
          <w:sz w:val="24"/>
        </w:rPr>
        <w:drawing>
          <wp:inline distT="0" distB="0" distL="114300" distR="114300">
            <wp:extent cx="38100" cy="15240"/>
            <wp:effectExtent l="0" t="0" r="0" b="0"/>
            <wp:docPr id="12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</w:rPr>
        <w:t>！种梨的得梨，种杏的得杏，种桃的得桃，只有小猴两手空空，一无所得。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/>
          <w:b/>
          <w:bCs/>
          <w:sz w:val="24"/>
        </w:rPr>
        <w:t>11.</w:t>
      </w:r>
      <w:r>
        <w:rPr>
          <w:rFonts w:hint="eastAsia" w:ascii="宋体" w:hAnsi="宋体" w:eastAsia="宋体"/>
          <w:sz w:val="24"/>
        </w:rPr>
        <w:t>这篇短文一共有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</w:rPr>
        <w:t>个自然段，其中第二自然段有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</w:rPr>
        <w:t>句话。（</w:t>
      </w:r>
      <w:r>
        <w:rPr>
          <w:rFonts w:ascii="宋体" w:hAnsi="宋体" w:eastAsia="宋体" w:cs="宋体"/>
          <w:kern w:val="0"/>
          <w:sz w:val="24"/>
        </w:rPr>
        <w:t>2</w:t>
      </w:r>
      <w:r>
        <w:rPr>
          <w:rFonts w:hint="eastAsia" w:ascii="宋体" w:hAnsi="宋体" w:eastAsia="宋体" w:cs="宋体"/>
          <w:kern w:val="0"/>
          <w:sz w:val="24"/>
        </w:rPr>
        <w:t>分）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b/>
          <w:bCs/>
          <w:kern w:val="0"/>
          <w:sz w:val="24"/>
        </w:rPr>
        <w:t>12.</w:t>
      </w:r>
      <w:r>
        <w:rPr>
          <w:rFonts w:hint="eastAsia" w:ascii="宋体" w:hAnsi="宋体" w:eastAsia="宋体" w:cs="宋体"/>
          <w:kern w:val="0"/>
          <w:sz w:val="24"/>
        </w:rPr>
        <w:t>想一想，写一写。（</w:t>
      </w:r>
      <w:r>
        <w:rPr>
          <w:rFonts w:ascii="宋体" w:hAnsi="宋体" w:eastAsia="宋体" w:cs="宋体"/>
          <w:kern w:val="0"/>
          <w:sz w:val="24"/>
        </w:rPr>
        <w:t>5</w:t>
      </w:r>
      <w:r>
        <w:rPr>
          <w:rFonts w:hint="eastAsia" w:ascii="宋体" w:hAnsi="宋体" w:eastAsia="宋体" w:cs="宋体"/>
          <w:kern w:val="0"/>
          <w:sz w:val="24"/>
        </w:rPr>
        <w:t>分）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小猴先后栽过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</w:rPr>
        <w:t>、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</w:rPr>
        <w:t>、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</w:t>
      </w:r>
      <w:r>
        <w:rPr>
          <w:rFonts w:ascii="宋体" w:hAnsi="宋体" w:eastAsia="宋体" w:cs="宋体"/>
          <w:kern w:val="0"/>
          <w:sz w:val="24"/>
          <w:u w:val="single"/>
        </w:rPr>
        <w:drawing>
          <wp:inline distT="0" distB="0" distL="114300" distR="114300">
            <wp:extent cx="38100" cy="15240"/>
            <wp:effectExtent l="0" t="0" r="0" b="0"/>
            <wp:docPr id="12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</w:rPr>
        <w:t>和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</w:rPr>
        <w:t>，</w:t>
      </w:r>
    </w:p>
    <w:p>
      <w:pPr>
        <w:widowControl/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最终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kern w:val="0"/>
          <w:sz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b/>
          <w:bCs/>
          <w:sz w:val="24"/>
        </w:rPr>
        <w:t>13.</w:t>
      </w:r>
      <w:r>
        <w:rPr>
          <w:rFonts w:hint="eastAsia" w:ascii="宋体" w:hAnsi="宋体" w:eastAsia="宋体"/>
          <w:sz w:val="24"/>
        </w:rPr>
        <w:t>看见小白马种的橘子树，小猴会怎么做？请写在文中的“</w:t>
      </w:r>
      <w:r>
        <w:rPr>
          <w:rFonts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</w:rPr>
        <w:t>”上。（</w:t>
      </w:r>
      <w:r>
        <w:rPr>
          <w:rFonts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b/>
          <w:bCs/>
          <w:sz w:val="24"/>
        </w:rPr>
        <w:t>14.</w:t>
      </w:r>
      <w:r>
        <w:rPr>
          <w:rFonts w:hint="eastAsia" w:ascii="宋体" w:hAnsi="宋体" w:eastAsia="宋体"/>
          <w:sz w:val="24"/>
        </w:rPr>
        <w:t>小猴最后的结果是什么原因造成的？（</w:t>
      </w:r>
      <w:r>
        <w:rPr>
          <w:rFonts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</w:rPr>
        <w:t>分）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u w:val="single"/>
        </w:rPr>
      </w:pPr>
      <w:r>
        <w:rPr>
          <w:rFonts w:ascii="宋体" w:hAnsi="宋体" w:eastAsia="宋体" w:cs="宋体"/>
          <w:kern w:val="0"/>
          <w:sz w:val="24"/>
          <w:u w:val="single"/>
        </w:rPr>
        <w:t xml:space="preserve">                       </w:t>
      </w:r>
      <w:r>
        <w:rPr>
          <w:rFonts w:ascii="宋体" w:hAnsi="宋体" w:eastAsia="宋体" w:cs="宋体"/>
          <w:kern w:val="0"/>
          <w:sz w:val="24"/>
          <w:u w:val="single"/>
        </w:rPr>
        <w:drawing>
          <wp:inline distT="0" distB="0" distL="114300" distR="114300">
            <wp:extent cx="38100" cy="22860"/>
            <wp:effectExtent l="0" t="0" r="0" b="5715"/>
            <wp:docPr id="12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u w:val="single"/>
        </w:rPr>
      </w:pPr>
      <w:r>
        <w:rPr>
          <w:rFonts w:ascii="宋体" w:hAnsi="宋体" w:eastAsia="宋体" w:cs="宋体"/>
          <w:kern w:val="0"/>
          <w:sz w:val="24"/>
          <w:u w:val="single"/>
        </w:rPr>
        <w:t xml:space="preserve">                                                                          </w:t>
      </w:r>
    </w:p>
    <w:p>
      <w:pPr>
        <w:spacing w:line="360" w:lineRule="auto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四、表达展示。（</w:t>
      </w:r>
      <w:r>
        <w:rPr>
          <w:rFonts w:ascii="宋体" w:hAnsi="宋体" w:eastAsia="宋体"/>
          <w:b/>
          <w:sz w:val="24"/>
        </w:rPr>
        <w:t>15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（一）能说会道。（</w:t>
      </w:r>
      <w:r>
        <w:rPr>
          <w:rFonts w:ascii="宋体" w:hAnsi="宋体" w:eastAsia="宋体"/>
          <w:b/>
          <w:sz w:val="24"/>
        </w:rPr>
        <w:t>5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rPr>
          <w:rFonts w:ascii="宋体" w:hAnsi="宋体" w:eastAsia="宋体"/>
          <w:b/>
          <w:bCs/>
          <w:sz w:val="24"/>
        </w:rPr>
      </w:pPr>
      <w:r>
        <w:rPr>
          <w:rFonts w:ascii="宋体" w:hAnsi="宋体" w:eastAsia="宋体"/>
          <w:b/>
          <w:bCs/>
          <w:sz w:val="24"/>
        </w:rPr>
        <w:t>15.</w:t>
      </w:r>
      <w:r>
        <w:rPr>
          <w:rFonts w:hint="eastAsia" w:ascii="宋体" w:hAnsi="宋体" w:eastAsia="宋体"/>
          <w:b/>
          <w:bCs/>
          <w:sz w:val="24"/>
        </w:rPr>
        <w:t>根据留言条的要求连线。</w:t>
      </w:r>
    </w:p>
    <w:p>
      <w:pPr>
        <w:spacing w:line="360" w:lineRule="auto"/>
        <w:ind w:left="2399" w:leftChars="228" w:hanging="1920" w:hangingChars="800"/>
        <w:rPr>
          <w:rFonts w:ascii="宋体" w:hAnsi="宋体" w:eastAsia="宋体"/>
          <w:sz w:val="24"/>
        </w:rPr>
      </w:pPr>
      <w:r>
        <w:rPr>
          <w:rFonts w:hint="eastAsia" w:ascii="宋体" w:hAnsi="宋体" w:eastAsia="宋体" w:cs="宋体"/>
          <w:sz w:val="24"/>
        </w:rPr>
        <w:t>玲玲去亮亮家，通知他明天下午三点到会议室参加书法比赛，但亮亮不在家。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称呼</w:t>
      </w:r>
      <w:r>
        <w:rPr>
          <w:rFonts w:ascii="宋体" w:hAnsi="宋体" w:eastAsia="宋体" w:cs="宋体"/>
          <w:sz w:val="24"/>
        </w:rPr>
        <w:t xml:space="preserve">                  </w:t>
      </w:r>
      <w:r>
        <w:rPr>
          <w:rFonts w:hint="eastAsia" w:ascii="宋体" w:hAnsi="宋体" w:eastAsia="宋体" w:cs="宋体"/>
          <w:sz w:val="24"/>
        </w:rPr>
        <w:t>玲玲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地点</w:t>
      </w:r>
      <w:r>
        <w:rPr>
          <w:rFonts w:ascii="宋体" w:hAnsi="宋体" w:eastAsia="宋体" w:cs="宋体"/>
          <w:sz w:val="24"/>
        </w:rPr>
        <w:t xml:space="preserve">                  </w:t>
      </w:r>
      <w:r>
        <w:rPr>
          <w:rFonts w:hint="eastAsia" w:ascii="宋体" w:hAnsi="宋体" w:eastAsia="宋体" w:cs="宋体"/>
          <w:sz w:val="24"/>
        </w:rPr>
        <w:t>亮亮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署名</w:t>
      </w:r>
      <w:r>
        <w:rPr>
          <w:rFonts w:ascii="宋体" w:hAnsi="宋体" w:eastAsia="宋体" w:cs="宋体"/>
          <w:sz w:val="24"/>
        </w:rPr>
        <w:t xml:space="preserve">                  </w:t>
      </w:r>
      <w:r>
        <w:rPr>
          <w:rFonts w:hint="eastAsia" w:ascii="宋体" w:hAnsi="宋体" w:eastAsia="宋体" w:cs="宋体"/>
          <w:sz w:val="24"/>
        </w:rPr>
        <w:t>会议室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事件</w:t>
      </w:r>
      <w:r>
        <w:rPr>
          <w:rFonts w:ascii="宋体" w:hAnsi="宋体" w:eastAsia="宋体" w:cs="宋体"/>
          <w:sz w:val="24"/>
        </w:rPr>
        <w:t xml:space="preserve">                  </w:t>
      </w:r>
      <w:r>
        <w:rPr>
          <w:rFonts w:hint="eastAsia" w:ascii="宋体" w:hAnsi="宋体" w:eastAsia="宋体" w:cs="宋体"/>
          <w:sz w:val="24"/>
        </w:rPr>
        <w:t>明天下午三点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时间</w:t>
      </w:r>
      <w:r>
        <w:rPr>
          <w:rFonts w:ascii="宋体" w:hAnsi="宋体" w:eastAsia="宋体" w:cs="宋体"/>
          <w:sz w:val="24"/>
        </w:rPr>
        <w:t xml:space="preserve">                  </w:t>
      </w:r>
      <w:r>
        <w:rPr>
          <w:rFonts w:hint="eastAsia" w:ascii="宋体" w:hAnsi="宋体" w:eastAsia="宋体" w:cs="宋体"/>
          <w:sz w:val="24"/>
        </w:rPr>
        <w:t>参加书法比赛</w:t>
      </w:r>
    </w:p>
    <w:p>
      <w:pPr>
        <w:spacing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（二）妙笔生花。（</w:t>
      </w:r>
      <w:r>
        <w:rPr>
          <w:rFonts w:ascii="宋体" w:hAnsi="宋体" w:eastAsia="宋体"/>
          <w:b/>
          <w:sz w:val="24"/>
        </w:rPr>
        <w:t>10</w:t>
      </w:r>
      <w:r>
        <w:rPr>
          <w:rFonts w:hint="eastAsia" w:ascii="宋体" w:hAnsi="宋体" w:eastAsia="宋体"/>
          <w:b/>
          <w:sz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b/>
          <w:bCs/>
          <w:sz w:val="24"/>
        </w:rPr>
        <w:t>16.</w:t>
      </w:r>
      <w:r>
        <w:rPr>
          <w:rFonts w:hint="eastAsia" w:ascii="宋体" w:hAnsi="宋体" w:eastAsia="宋体"/>
          <w:sz w:val="24"/>
        </w:rPr>
        <w:t>写一种自己喜欢的动物。</w:t>
      </w:r>
      <w:r>
        <w:rPr>
          <w:rFonts w:hint="eastAsia" w:ascii="宋体" w:hAnsi="宋体" w:eastAsia="宋体" w:cs="宋体"/>
          <w:sz w:val="24"/>
        </w:rPr>
        <w:t>介绍一下它长什么样？它喜好是什么？它有趣的地方在哪里？</w:t>
      </w:r>
    </w:p>
    <w:tbl>
      <w:tblPr>
        <w:tblStyle w:val="5"/>
        <w:tblW w:w="89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639"/>
        <w:gridCol w:w="639"/>
        <w:gridCol w:w="639"/>
        <w:gridCol w:w="640"/>
        <w:gridCol w:w="639"/>
        <w:gridCol w:w="639"/>
        <w:gridCol w:w="639"/>
        <w:gridCol w:w="639"/>
        <w:gridCol w:w="640"/>
        <w:gridCol w:w="639"/>
        <w:gridCol w:w="639"/>
        <w:gridCol w:w="639"/>
        <w:gridCol w:w="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 </w:t>
            </w: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FFFFFF"/>
                <w:sz w:val="4"/>
              </w:rPr>
              <w:t>[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来源</w:t>
            </w:r>
            <w:r>
              <w:rPr>
                <w:rFonts w:ascii="宋体" w:hAnsi="宋体" w:eastAsia="宋体"/>
                <w:color w:val="FFFFFF"/>
                <w:sz w:val="4"/>
              </w:rPr>
              <w:t>: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学科网</w:t>
            </w:r>
            <w:r>
              <w:rPr>
                <w:rFonts w:ascii="宋体" w:hAnsi="宋体" w:eastAsia="宋体"/>
                <w:color w:val="FFFFFF"/>
                <w:sz w:val="4"/>
              </w:rPr>
              <w:t>ZXXK]</w:t>
            </w: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FFFFFF"/>
                <w:sz w:val="4"/>
              </w:rPr>
              <w:t>[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来源</w:t>
            </w:r>
            <w:r>
              <w:rPr>
                <w:rFonts w:ascii="宋体" w:hAnsi="宋体" w:eastAsia="宋体"/>
                <w:color w:val="FFFFFF"/>
                <w:sz w:val="4"/>
              </w:rPr>
              <w:t>: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学科网</w:t>
            </w:r>
            <w:r>
              <w:rPr>
                <w:rFonts w:ascii="宋体" w:hAnsi="宋体" w:eastAsia="宋体"/>
                <w:color w:val="FFFFFF"/>
                <w:sz w:val="4"/>
              </w:rPr>
              <w:t>]</w:t>
            </w: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FFFFFF"/>
                <w:sz w:val="4"/>
              </w:rPr>
              <w:t>[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来源</w:t>
            </w:r>
            <w:r>
              <w:rPr>
                <w:rFonts w:ascii="宋体" w:hAnsi="宋体" w:eastAsia="宋体"/>
                <w:color w:val="FFFFFF"/>
                <w:sz w:val="4"/>
              </w:rPr>
              <w:t>: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学</w:t>
            </w:r>
            <w:r>
              <w:rPr>
                <w:rFonts w:ascii="宋体" w:hAnsi="宋体" w:eastAsia="宋体"/>
                <w:color w:val="FFFFFF"/>
                <w:sz w:val="4"/>
              </w:rPr>
              <w:t>_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科</w:t>
            </w:r>
            <w:r>
              <w:rPr>
                <w:rFonts w:ascii="宋体" w:hAnsi="宋体" w:eastAsia="宋体"/>
                <w:color w:val="FFFFFF"/>
                <w:sz w:val="4"/>
              </w:rPr>
              <w:t>_</w:t>
            </w:r>
            <w:r>
              <w:rPr>
                <w:rFonts w:hint="eastAsia" w:ascii="宋体" w:hAnsi="宋体" w:eastAsia="宋体"/>
                <w:color w:val="FFFFFF"/>
                <w:sz w:val="4"/>
              </w:rPr>
              <w:t>网</w:t>
            </w:r>
            <w:r>
              <w:rPr>
                <w:rFonts w:ascii="宋体" w:hAnsi="宋体" w:eastAsia="宋体"/>
                <w:color w:val="FFFFFF"/>
                <w:sz w:val="4"/>
              </w:rPr>
              <w:t>]</w:t>
            </w: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39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spacing w:line="480" w:lineRule="auto"/>
        <w:ind w:firstLine="240" w:firstLineChars="100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????" w:hAnsi="????" w:eastAsia="宋体" w:cs="????"/>
          <w:sz w:val="24"/>
        </w:rPr>
        <w:br w:type="page"/>
      </w:r>
      <w:r>
        <w:rPr>
          <w:rFonts w:ascii="宋体" w:hAnsi="宋体" w:eastAsia="宋体"/>
          <w:sz w:val="24"/>
        </w:rPr>
        <w:t xml:space="preserve">          </w:t>
      </w:r>
      <w:r>
        <w:rPr>
          <w:rFonts w:ascii="宋体" w:hAnsi="宋体" w:eastAsia="宋体" w:cs="宋体"/>
          <w:b/>
          <w:bCs/>
          <w:sz w:val="32"/>
          <w:szCs w:val="32"/>
        </w:rPr>
        <w:t>2019——2020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学年上期半期过程性检测</w:t>
      </w:r>
    </w:p>
    <w:p>
      <w:pPr>
        <w:spacing w:line="480" w:lineRule="auto"/>
        <w:ind w:firstLine="2554" w:firstLineChars="79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二年级上册语文试题答案</w:t>
      </w:r>
      <w:r>
        <w:rPr>
          <w:rFonts w:ascii="宋体" w:hAnsi="宋体" w:eastAsia="宋体" w:cs="宋体"/>
          <w:b/>
          <w:bCs/>
          <w:sz w:val="32"/>
          <w:szCs w:val="32"/>
        </w:rPr>
        <w:br w:type="textWrapping"/>
      </w:r>
      <w:r>
        <w:rPr>
          <w:rFonts w:hint="eastAsia" w:ascii="宋体" w:hAnsi="宋体" w:eastAsia="宋体" w:cs="宋体"/>
          <w:b/>
          <w:sz w:val="24"/>
        </w:rPr>
        <w:t>一、我会听我会写（听力材料）</w:t>
      </w:r>
      <w:r>
        <w:rPr>
          <w:rFonts w:ascii="宋体" w:hAnsi="宋体" w:eastAsia="宋体" w:cs="宋体"/>
          <w:b/>
          <w:sz w:val="24"/>
        </w:rPr>
        <w:br w:type="textWrapping"/>
      </w:r>
      <w:r>
        <w:rPr>
          <w:rFonts w:ascii="宋体" w:hAnsi="宋体" w:eastAsia="宋体" w:cs="宋体"/>
          <w:b/>
          <w:sz w:val="24"/>
        </w:rPr>
        <w:t>1.</w:t>
      </w:r>
      <w:r>
        <w:rPr>
          <w:rFonts w:hint="eastAsia" w:ascii="宋体" w:hAnsi="宋体" w:eastAsia="宋体" w:cs="宋体"/>
          <w:b/>
          <w:sz w:val="24"/>
        </w:rPr>
        <w:t>头顶，眼睛，傍晚，国旗，歌曲。</w:t>
      </w:r>
      <w:r>
        <w:rPr>
          <w:rFonts w:ascii="宋体" w:hAnsi="宋体" w:eastAsia="宋体" w:cs="宋体"/>
          <w:b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二、日积月累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</w:rPr>
        <w:t>评奖，石桥，海洋，城市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辛苦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3.</w:t>
      </w:r>
      <w:r>
        <w:rPr>
          <w:rFonts w:hint="eastAsia" w:ascii="宋体" w:hAnsi="宋体" w:eastAsia="宋体" w:cs="宋体"/>
          <w:sz w:val="24"/>
        </w:rPr>
        <w:t>淹没的“没”选第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个，其余都选第</w:t>
      </w: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个。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4.</w:t>
      </w:r>
      <w:r>
        <w:rPr>
          <w:rFonts w:hint="eastAsia" w:ascii="宋体" w:hAnsi="宋体" w:eastAsia="宋体" w:cs="宋体"/>
          <w:sz w:val="24"/>
        </w:rPr>
        <w:t>略。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5.</w:t>
      </w:r>
      <w:r>
        <w:rPr>
          <w:rFonts w:hint="eastAsia" w:ascii="宋体" w:hAnsi="宋体" w:eastAsia="宋体" w:cs="宋体"/>
          <w:sz w:val="24"/>
        </w:rPr>
        <w:t>金光，树木，十色，名胜。</w:t>
      </w:r>
    </w:p>
    <w:p>
      <w:pPr>
        <w:spacing w:line="48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6.</w:t>
      </w:r>
      <w:r>
        <w:rPr>
          <w:rFonts w:hint="eastAsia" w:ascii="宋体" w:hAnsi="宋体" w:eastAsia="宋体" w:cs="宋体"/>
          <w:sz w:val="24"/>
        </w:rPr>
        <w:t>略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7.</w:t>
      </w:r>
      <w:r>
        <w:rPr>
          <w:rFonts w:hint="eastAsia" w:ascii="宋体" w:hAnsi="宋体" w:eastAsia="宋体" w:cs="宋体"/>
          <w:sz w:val="24"/>
        </w:rPr>
        <w:t>略</w:t>
      </w:r>
    </w:p>
    <w:p>
      <w:pPr>
        <w:spacing w:line="48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8.</w:t>
      </w:r>
      <w:r>
        <w:rPr>
          <w:rFonts w:hint="eastAsia" w:ascii="宋体" w:hAnsi="宋体" w:eastAsia="宋体" w:cs="宋体"/>
          <w:sz w:val="24"/>
        </w:rPr>
        <w:t>二画，队长。二画，它们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9.</w:t>
      </w:r>
      <w:r>
        <w:rPr>
          <w:rFonts w:hint="eastAsia" w:ascii="宋体" w:hAnsi="宋体" w:eastAsia="宋体" w:cs="宋体"/>
          <w:sz w:val="24"/>
        </w:rPr>
        <w:t>略。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10.</w:t>
      </w:r>
      <w:r>
        <w:rPr>
          <w:sz w:val="24"/>
        </w:rPr>
        <w:t xml:space="preserve"> 3 2 1 4 5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三、阅读理解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11.</w:t>
      </w:r>
      <w:r>
        <w:rPr>
          <w:rFonts w:hint="eastAsia" w:ascii="宋体" w:hAnsi="宋体" w:eastAsia="宋体" w:cs="宋体"/>
          <w:sz w:val="24"/>
        </w:rPr>
        <w:t>七，四。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12.</w:t>
      </w:r>
      <w:r>
        <w:rPr>
          <w:rFonts w:hint="eastAsia" w:ascii="宋体" w:hAnsi="宋体" w:eastAsia="宋体" w:cs="宋体"/>
          <w:sz w:val="24"/>
        </w:rPr>
        <w:t>梨树，杏树，桃树，橘子树，两手空空、一无所得（相同意义均可，填一个词语也可。）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13.</w:t>
      </w:r>
      <w:r>
        <w:rPr>
          <w:rFonts w:hint="eastAsia" w:ascii="宋体" w:hAnsi="宋体" w:eastAsia="宋体" w:cs="宋体"/>
          <w:sz w:val="24"/>
        </w:rPr>
        <w:t>他连夜拔掉桃树，栽上了橘子树。（类似的意思就可）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14.</w:t>
      </w:r>
      <w:r>
        <w:rPr>
          <w:rFonts w:hint="eastAsia" w:ascii="宋体" w:hAnsi="宋体" w:eastAsia="宋体" w:cs="宋体"/>
          <w:sz w:val="24"/>
        </w:rPr>
        <w:t>三心二意，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38100" cy="15240"/>
            <wp:effectExtent l="0" t="0" r="0" b="0"/>
            <wp:docPr id="12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做事没有主见，自己不动脑筋。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四、表达展示</w:t>
      </w:r>
    </w:p>
    <w:p>
      <w:pPr>
        <w:spacing w:line="440" w:lineRule="exact"/>
        <w:rPr>
          <w:sz w:val="24"/>
        </w:rPr>
      </w:pPr>
      <w:r>
        <w:rPr>
          <w:rFonts w:ascii="宋体" w:hAnsi="宋体" w:eastAsia="宋体" w:cs="宋体"/>
          <w:sz w:val="24"/>
        </w:rPr>
        <w:t>15.</w:t>
      </w:r>
      <w:r>
        <w:rPr>
          <w:rFonts w:hint="eastAsia" w:ascii="宋体" w:hAnsi="宋体" w:eastAsia="宋体" w:cs="宋体"/>
          <w:sz w:val="24"/>
        </w:rPr>
        <w:t>略。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ascii="宋体" w:hAnsi="宋体" w:eastAsia="宋体" w:cs="宋体"/>
          <w:sz w:val="24"/>
        </w:rPr>
        <w:t>16.</w:t>
      </w:r>
      <w:r>
        <w:rPr>
          <w:rFonts w:hint="eastAsia" w:ascii="宋体" w:hAnsi="宋体" w:eastAsia="宋体" w:cs="宋体"/>
          <w:sz w:val="24"/>
        </w:rPr>
        <w:t>一等</w:t>
      </w:r>
      <w:r>
        <w:rPr>
          <w:rFonts w:ascii="宋体" w:hAnsi="宋体" w:eastAsia="宋体" w:cs="宋体"/>
          <w:sz w:val="24"/>
        </w:rPr>
        <w:t>9-10</w:t>
      </w:r>
      <w:r>
        <w:rPr>
          <w:rFonts w:hint="eastAsia" w:ascii="宋体" w:hAnsi="宋体" w:eastAsia="宋体" w:cs="宋体"/>
          <w:sz w:val="24"/>
        </w:rPr>
        <w:t>分写清楚。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二等</w:t>
      </w:r>
      <w:r>
        <w:rPr>
          <w:rFonts w:ascii="宋体" w:hAnsi="宋体" w:eastAsia="宋体" w:cs="宋体"/>
          <w:sz w:val="24"/>
        </w:rPr>
        <w:t>7-8</w:t>
      </w:r>
      <w:r>
        <w:rPr>
          <w:rFonts w:hint="eastAsia" w:ascii="宋体" w:hAnsi="宋体" w:eastAsia="宋体" w:cs="宋体"/>
          <w:sz w:val="24"/>
        </w:rPr>
        <w:t>分较清楚。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三等</w:t>
      </w:r>
      <w:r>
        <w:rPr>
          <w:rFonts w:ascii="宋体" w:hAnsi="宋体" w:eastAsia="宋体" w:cs="宋体"/>
          <w:sz w:val="24"/>
        </w:rPr>
        <w:t>5-6</w:t>
      </w:r>
      <w:r>
        <w:rPr>
          <w:rFonts w:hint="eastAsia" w:ascii="宋体" w:hAnsi="宋体" w:eastAsia="宋体" w:cs="宋体"/>
          <w:sz w:val="24"/>
        </w:rPr>
        <w:t>分表述不清楚。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书写特别漂亮，标点运用恰当，可另加一至二分。</w:t>
      </w:r>
    </w:p>
    <w:p>
      <w:pPr>
        <w:spacing w:line="360" w:lineRule="auto"/>
        <w:rPr>
          <w:rFonts w:ascii="????" w:hAnsi="????" w:eastAsia="宋体" w:cs="????"/>
          <w:sz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18" w:right="1418" w:bottom="1418" w:left="1418" w:header="851" w:footer="992" w:gutter="0"/>
      <w:cols w:space="425" w:num="1"/>
      <w:docGrid w:type="lines" w:linePitch="326" w:charSpace="-35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三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??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745480" cy="213360"/>
          <wp:effectExtent l="0" t="0" r="7620" b="15240"/>
          <wp:docPr id="130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0" cy="2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114300" distR="114300">
          <wp:extent cx="5745480" cy="213360"/>
          <wp:effectExtent l="0" t="0" r="7620" b="15240"/>
          <wp:docPr id="129" name="图片 1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" name="图片 1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0" cy="2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93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52"/>
    <w:rsid w:val="0000292E"/>
    <w:rsid w:val="00017EF0"/>
    <w:rsid w:val="00030EB4"/>
    <w:rsid w:val="000354E9"/>
    <w:rsid w:val="00050FEB"/>
    <w:rsid w:val="000626D9"/>
    <w:rsid w:val="00064D20"/>
    <w:rsid w:val="00065058"/>
    <w:rsid w:val="00070A9B"/>
    <w:rsid w:val="00075C1D"/>
    <w:rsid w:val="0008097B"/>
    <w:rsid w:val="00087584"/>
    <w:rsid w:val="00090F5E"/>
    <w:rsid w:val="000A46BA"/>
    <w:rsid w:val="000B1638"/>
    <w:rsid w:val="000D5112"/>
    <w:rsid w:val="00103DED"/>
    <w:rsid w:val="00134C09"/>
    <w:rsid w:val="00140884"/>
    <w:rsid w:val="00142B61"/>
    <w:rsid w:val="00142BF0"/>
    <w:rsid w:val="0014329F"/>
    <w:rsid w:val="001470EE"/>
    <w:rsid w:val="00161526"/>
    <w:rsid w:val="00161E34"/>
    <w:rsid w:val="00166A51"/>
    <w:rsid w:val="00182E26"/>
    <w:rsid w:val="001913A9"/>
    <w:rsid w:val="001A7FF8"/>
    <w:rsid w:val="001D0107"/>
    <w:rsid w:val="001D2129"/>
    <w:rsid w:val="001D5733"/>
    <w:rsid w:val="001E15B5"/>
    <w:rsid w:val="001F4977"/>
    <w:rsid w:val="001F6040"/>
    <w:rsid w:val="001F7D0F"/>
    <w:rsid w:val="002007BF"/>
    <w:rsid w:val="00211EE6"/>
    <w:rsid w:val="002162F7"/>
    <w:rsid w:val="00222B1A"/>
    <w:rsid w:val="00222BAB"/>
    <w:rsid w:val="002338BA"/>
    <w:rsid w:val="00246077"/>
    <w:rsid w:val="00246236"/>
    <w:rsid w:val="00254A52"/>
    <w:rsid w:val="00267B7A"/>
    <w:rsid w:val="00292986"/>
    <w:rsid w:val="00293AF6"/>
    <w:rsid w:val="002B2970"/>
    <w:rsid w:val="002E1670"/>
    <w:rsid w:val="002E35A5"/>
    <w:rsid w:val="002F1E45"/>
    <w:rsid w:val="002F72C7"/>
    <w:rsid w:val="0030295D"/>
    <w:rsid w:val="00305E1F"/>
    <w:rsid w:val="0030724B"/>
    <w:rsid w:val="00363788"/>
    <w:rsid w:val="00371FB0"/>
    <w:rsid w:val="003812F3"/>
    <w:rsid w:val="00381924"/>
    <w:rsid w:val="0038273F"/>
    <w:rsid w:val="003870EE"/>
    <w:rsid w:val="003A0C70"/>
    <w:rsid w:val="003B328A"/>
    <w:rsid w:val="003C7650"/>
    <w:rsid w:val="003E49ED"/>
    <w:rsid w:val="003F0C81"/>
    <w:rsid w:val="003F642B"/>
    <w:rsid w:val="003F6737"/>
    <w:rsid w:val="0040190E"/>
    <w:rsid w:val="0042140E"/>
    <w:rsid w:val="004440D9"/>
    <w:rsid w:val="00451B81"/>
    <w:rsid w:val="00460ED0"/>
    <w:rsid w:val="00465CB2"/>
    <w:rsid w:val="00483C3E"/>
    <w:rsid w:val="00487524"/>
    <w:rsid w:val="00490ABC"/>
    <w:rsid w:val="004B12A8"/>
    <w:rsid w:val="004B738E"/>
    <w:rsid w:val="004B7944"/>
    <w:rsid w:val="004B7D3B"/>
    <w:rsid w:val="004C2F09"/>
    <w:rsid w:val="004E1FF9"/>
    <w:rsid w:val="004E210A"/>
    <w:rsid w:val="004F373A"/>
    <w:rsid w:val="004F4CFA"/>
    <w:rsid w:val="004F6A37"/>
    <w:rsid w:val="00523FD0"/>
    <w:rsid w:val="00532FB6"/>
    <w:rsid w:val="005344E9"/>
    <w:rsid w:val="00546549"/>
    <w:rsid w:val="00550194"/>
    <w:rsid w:val="00550DD8"/>
    <w:rsid w:val="00595530"/>
    <w:rsid w:val="005A144F"/>
    <w:rsid w:val="005B3D04"/>
    <w:rsid w:val="005B419D"/>
    <w:rsid w:val="005B4DAE"/>
    <w:rsid w:val="005B5C22"/>
    <w:rsid w:val="005C5A9B"/>
    <w:rsid w:val="005D5648"/>
    <w:rsid w:val="005E334C"/>
    <w:rsid w:val="005E4485"/>
    <w:rsid w:val="005E4608"/>
    <w:rsid w:val="005E63EB"/>
    <w:rsid w:val="005F637A"/>
    <w:rsid w:val="00614FB3"/>
    <w:rsid w:val="00635B5E"/>
    <w:rsid w:val="00642D20"/>
    <w:rsid w:val="0064625B"/>
    <w:rsid w:val="00653997"/>
    <w:rsid w:val="006611E3"/>
    <w:rsid w:val="00662F4B"/>
    <w:rsid w:val="00667A1F"/>
    <w:rsid w:val="00682A25"/>
    <w:rsid w:val="006A056F"/>
    <w:rsid w:val="006A62A7"/>
    <w:rsid w:val="006A7B92"/>
    <w:rsid w:val="006D4F77"/>
    <w:rsid w:val="006D5116"/>
    <w:rsid w:val="006E2217"/>
    <w:rsid w:val="006E7377"/>
    <w:rsid w:val="00734688"/>
    <w:rsid w:val="007405B2"/>
    <w:rsid w:val="00750DB6"/>
    <w:rsid w:val="00761FBF"/>
    <w:rsid w:val="00764AC4"/>
    <w:rsid w:val="00767929"/>
    <w:rsid w:val="00780926"/>
    <w:rsid w:val="00782E99"/>
    <w:rsid w:val="007A5CBF"/>
    <w:rsid w:val="007C3260"/>
    <w:rsid w:val="007C3B1B"/>
    <w:rsid w:val="007E022A"/>
    <w:rsid w:val="007E3CAE"/>
    <w:rsid w:val="007F3116"/>
    <w:rsid w:val="007F3916"/>
    <w:rsid w:val="007F512A"/>
    <w:rsid w:val="007F5EF5"/>
    <w:rsid w:val="00807343"/>
    <w:rsid w:val="00854606"/>
    <w:rsid w:val="00867C16"/>
    <w:rsid w:val="00881E96"/>
    <w:rsid w:val="0088245E"/>
    <w:rsid w:val="00884750"/>
    <w:rsid w:val="008856B9"/>
    <w:rsid w:val="008A28DA"/>
    <w:rsid w:val="008A7F72"/>
    <w:rsid w:val="008C459D"/>
    <w:rsid w:val="008D07EA"/>
    <w:rsid w:val="008E5E95"/>
    <w:rsid w:val="0090631C"/>
    <w:rsid w:val="00923F50"/>
    <w:rsid w:val="00925FAA"/>
    <w:rsid w:val="009262E3"/>
    <w:rsid w:val="0092640E"/>
    <w:rsid w:val="0093067B"/>
    <w:rsid w:val="00942F0A"/>
    <w:rsid w:val="009455F1"/>
    <w:rsid w:val="00950AE4"/>
    <w:rsid w:val="009512CD"/>
    <w:rsid w:val="00952C12"/>
    <w:rsid w:val="00953495"/>
    <w:rsid w:val="00955458"/>
    <w:rsid w:val="00956106"/>
    <w:rsid w:val="00961287"/>
    <w:rsid w:val="00974D58"/>
    <w:rsid w:val="00980079"/>
    <w:rsid w:val="00985B80"/>
    <w:rsid w:val="009A46D2"/>
    <w:rsid w:val="009B097E"/>
    <w:rsid w:val="009B6186"/>
    <w:rsid w:val="009D2B05"/>
    <w:rsid w:val="009E0569"/>
    <w:rsid w:val="009F17D7"/>
    <w:rsid w:val="009F24DC"/>
    <w:rsid w:val="00A01832"/>
    <w:rsid w:val="00A01D22"/>
    <w:rsid w:val="00A467A0"/>
    <w:rsid w:val="00A527EE"/>
    <w:rsid w:val="00A5445E"/>
    <w:rsid w:val="00A619A9"/>
    <w:rsid w:val="00A73760"/>
    <w:rsid w:val="00A91E2D"/>
    <w:rsid w:val="00A96143"/>
    <w:rsid w:val="00AA538C"/>
    <w:rsid w:val="00AD5EDB"/>
    <w:rsid w:val="00AF0249"/>
    <w:rsid w:val="00AF0F6A"/>
    <w:rsid w:val="00AF70C1"/>
    <w:rsid w:val="00B316B1"/>
    <w:rsid w:val="00B56D78"/>
    <w:rsid w:val="00BA3AB2"/>
    <w:rsid w:val="00BA76CC"/>
    <w:rsid w:val="00BB09B0"/>
    <w:rsid w:val="00BB1E05"/>
    <w:rsid w:val="00BC1664"/>
    <w:rsid w:val="00BC7C09"/>
    <w:rsid w:val="00C04FA6"/>
    <w:rsid w:val="00C05C59"/>
    <w:rsid w:val="00C121B8"/>
    <w:rsid w:val="00C150E8"/>
    <w:rsid w:val="00C22C79"/>
    <w:rsid w:val="00C26A8C"/>
    <w:rsid w:val="00C272F8"/>
    <w:rsid w:val="00C40BE4"/>
    <w:rsid w:val="00C551D5"/>
    <w:rsid w:val="00C85A95"/>
    <w:rsid w:val="00C9026F"/>
    <w:rsid w:val="00C921BA"/>
    <w:rsid w:val="00C930DE"/>
    <w:rsid w:val="00C947F2"/>
    <w:rsid w:val="00C94848"/>
    <w:rsid w:val="00CA13F1"/>
    <w:rsid w:val="00CB6F8A"/>
    <w:rsid w:val="00CD3710"/>
    <w:rsid w:val="00CD5D20"/>
    <w:rsid w:val="00CE0D11"/>
    <w:rsid w:val="00CE34C2"/>
    <w:rsid w:val="00CE500A"/>
    <w:rsid w:val="00CE5373"/>
    <w:rsid w:val="00D017F6"/>
    <w:rsid w:val="00D04176"/>
    <w:rsid w:val="00D05AD1"/>
    <w:rsid w:val="00D114ED"/>
    <w:rsid w:val="00D148FC"/>
    <w:rsid w:val="00D20692"/>
    <w:rsid w:val="00D24BE0"/>
    <w:rsid w:val="00D25F37"/>
    <w:rsid w:val="00D37C1F"/>
    <w:rsid w:val="00D861D5"/>
    <w:rsid w:val="00D967AA"/>
    <w:rsid w:val="00DA56AA"/>
    <w:rsid w:val="00DB60F5"/>
    <w:rsid w:val="00DC5523"/>
    <w:rsid w:val="00DE443C"/>
    <w:rsid w:val="00DE5AA4"/>
    <w:rsid w:val="00DF063C"/>
    <w:rsid w:val="00DF217D"/>
    <w:rsid w:val="00DF505B"/>
    <w:rsid w:val="00E226F0"/>
    <w:rsid w:val="00E31A3D"/>
    <w:rsid w:val="00E33803"/>
    <w:rsid w:val="00E43DE4"/>
    <w:rsid w:val="00E61E4B"/>
    <w:rsid w:val="00EA2D74"/>
    <w:rsid w:val="00EA34D1"/>
    <w:rsid w:val="00EC0F0C"/>
    <w:rsid w:val="00EC2E05"/>
    <w:rsid w:val="00ED216F"/>
    <w:rsid w:val="00ED72AC"/>
    <w:rsid w:val="00ED7C05"/>
    <w:rsid w:val="00EE4E84"/>
    <w:rsid w:val="00F04843"/>
    <w:rsid w:val="00F40915"/>
    <w:rsid w:val="00F77B52"/>
    <w:rsid w:val="00FA2E83"/>
    <w:rsid w:val="00FA51DB"/>
    <w:rsid w:val="00FC1FA5"/>
    <w:rsid w:val="00FD0F8A"/>
    <w:rsid w:val="00FF35E6"/>
    <w:rsid w:val="09742116"/>
    <w:rsid w:val="0A602D9C"/>
    <w:rsid w:val="11C56F07"/>
    <w:rsid w:val="1B777EE6"/>
    <w:rsid w:val="1C39043C"/>
    <w:rsid w:val="29E82047"/>
    <w:rsid w:val="2B747C62"/>
    <w:rsid w:val="3AC039E7"/>
    <w:rsid w:val="40E361C0"/>
    <w:rsid w:val="46AB36D7"/>
    <w:rsid w:val="4C5811F8"/>
    <w:rsid w:val="4E4E4FD9"/>
    <w:rsid w:val="50D70295"/>
    <w:rsid w:val="58107289"/>
    <w:rsid w:val="59D0095B"/>
    <w:rsid w:val="5EE56CB1"/>
    <w:rsid w:val="60105CBB"/>
    <w:rsid w:val="614D3DBE"/>
    <w:rsid w:val="649008BC"/>
    <w:rsid w:val="65631891"/>
    <w:rsid w:val="65901590"/>
    <w:rsid w:val="713C061D"/>
    <w:rsid w:val="7153747B"/>
    <w:rsid w:val="734E1203"/>
    <w:rsid w:val="772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宋三_GBK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locked/>
    <w:uiPriority w:val="99"/>
    <w:rPr>
      <w:rFonts w:eastAsia="方正宋三_GBK" w:cs="Times New Roman"/>
      <w:kern w:val="2"/>
      <w:sz w:val="18"/>
      <w:szCs w:val="18"/>
    </w:rPr>
  </w:style>
  <w:style w:type="character" w:customStyle="1" w:styleId="9">
    <w:name w:val="Footer Char"/>
    <w:basedOn w:val="7"/>
    <w:link w:val="3"/>
    <w:semiHidden/>
    <w:locked/>
    <w:uiPriority w:val="99"/>
    <w:rPr>
      <w:rFonts w:eastAsia="方正宋三_GBK" w:cs="Times New Roman"/>
      <w:sz w:val="18"/>
      <w:szCs w:val="18"/>
    </w:rPr>
  </w:style>
  <w:style w:type="character" w:customStyle="1" w:styleId="10">
    <w:name w:val="Header Char"/>
    <w:basedOn w:val="7"/>
    <w:link w:val="4"/>
    <w:semiHidden/>
    <w:locked/>
    <w:uiPriority w:val="99"/>
    <w:rPr>
      <w:rFonts w:eastAsia="方正宋三_GBK" w:cs="Times New Roman"/>
      <w:sz w:val="18"/>
      <w:szCs w:val="18"/>
    </w:rPr>
  </w:style>
  <w:style w:type="character" w:customStyle="1" w:styleId="11">
    <w:name w:val="1"/>
    <w:basedOn w:val="7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6</Pages>
  <Words>1556</Words>
  <Characters>1651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2018-04-17T06:07:00Z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2017-04-18T10:41:00Z</cp:lastPrinted>
  <dcterms:modified xsi:type="dcterms:W3CDTF">2019-11-14T07:43:48Z</dcterms:modified>
  <dc:subject>二年级上册语文期中检测题 2019-2020学年秋叙州区统考-人教部编版（2014秋）.docx</dc:subject>
  <dc:title>二年级上册语文期中检测题 2019-2020学年秋叙州区统考-人教部编版（2014秋）.docx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